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B5" w:rsidRDefault="00A404B5" w:rsidP="00B566E0">
      <w:pPr>
        <w:tabs>
          <w:tab w:val="right" w:pos="9639"/>
        </w:tabs>
        <w:spacing w:before="0"/>
        <w:rPr>
          <w:rFonts w:eastAsia="Times New Roman" w:cs="Arial"/>
          <w:b/>
          <w:noProof/>
          <w:sz w:val="22"/>
          <w:szCs w:val="22"/>
          <w:lang w:eastAsia="en-US"/>
        </w:rPr>
      </w:pPr>
    </w:p>
    <w:p w:rsidR="00B566E0" w:rsidRPr="004D6346" w:rsidRDefault="00B566E0" w:rsidP="00B566E0">
      <w:pPr>
        <w:tabs>
          <w:tab w:val="right" w:pos="9639"/>
        </w:tabs>
        <w:spacing w:before="0"/>
        <w:rPr>
          <w:rFonts w:eastAsia="Times New Roman" w:cs="Arial"/>
          <w:b/>
          <w:sz w:val="22"/>
          <w:szCs w:val="22"/>
          <w:lang w:eastAsia="en-US"/>
        </w:rPr>
      </w:pPr>
      <w:r w:rsidRPr="007E17C0">
        <w:rPr>
          <w:rFonts w:eastAsia="Times New Roman" w:cs="Arial"/>
          <w:b/>
          <w:noProof/>
          <w:sz w:val="22"/>
          <w:szCs w:val="22"/>
          <w:lang w:eastAsia="en-US"/>
        </w:rPr>
        <w:t>3GPP TSG SA WG3 (Security) Meeting #</w:t>
      </w:r>
      <w:r w:rsidR="00C80D46">
        <w:rPr>
          <w:rFonts w:eastAsia="Times New Roman" w:cs="Arial"/>
          <w:b/>
          <w:noProof/>
          <w:sz w:val="22"/>
          <w:szCs w:val="22"/>
          <w:lang w:eastAsia="en-US"/>
        </w:rPr>
        <w:t>70</w:t>
      </w:r>
      <w:r w:rsidRPr="007E17C0">
        <w:rPr>
          <w:rFonts w:eastAsia="Times New Roman" w:cs="Arial"/>
          <w:b/>
          <w:i/>
          <w:noProof/>
          <w:sz w:val="22"/>
          <w:szCs w:val="22"/>
          <w:lang w:eastAsia="en-US"/>
        </w:rPr>
        <w:t xml:space="preserve"> </w:t>
      </w:r>
      <w:r w:rsidRPr="007E17C0">
        <w:rPr>
          <w:rFonts w:eastAsia="Times New Roman" w:cs="Arial"/>
          <w:b/>
          <w:i/>
          <w:noProof/>
          <w:sz w:val="22"/>
          <w:szCs w:val="22"/>
          <w:lang w:eastAsia="en-US"/>
        </w:rPr>
        <w:tab/>
      </w:r>
      <w:r w:rsidRPr="007E17C0">
        <w:rPr>
          <w:rFonts w:eastAsia="Times New Roman" w:cs="Arial"/>
          <w:noProof/>
          <w:sz w:val="22"/>
          <w:szCs w:val="22"/>
          <w:lang w:eastAsia="en-US"/>
        </w:rPr>
        <w:sym w:font="Wingdings" w:char="F07A"/>
      </w:r>
      <w:r w:rsidR="004D6346" w:rsidRPr="004D6346">
        <w:t xml:space="preserve"> </w:t>
      </w:r>
      <w:r w:rsidR="004D6346" w:rsidRPr="004D6346">
        <w:rPr>
          <w:rFonts w:eastAsia="Times New Roman" w:cs="Arial"/>
          <w:b/>
          <w:sz w:val="22"/>
          <w:szCs w:val="22"/>
          <w:lang w:eastAsia="en-US"/>
        </w:rPr>
        <w:t>S3-1</w:t>
      </w:r>
      <w:r w:rsidR="007D0AE0">
        <w:rPr>
          <w:rFonts w:eastAsia="Times New Roman" w:cs="Arial"/>
          <w:b/>
          <w:sz w:val="22"/>
          <w:szCs w:val="22"/>
          <w:lang w:eastAsia="en-US"/>
        </w:rPr>
        <w:t>30047</w:t>
      </w:r>
    </w:p>
    <w:p w:rsidR="00B566E0" w:rsidRPr="007E17C0" w:rsidRDefault="00C80D46" w:rsidP="00B566E0">
      <w:pPr>
        <w:widowControl w:val="0"/>
        <w:pBdr>
          <w:bottom w:val="single" w:sz="4" w:space="1" w:color="auto"/>
        </w:pBdr>
        <w:tabs>
          <w:tab w:val="center" w:pos="4153"/>
          <w:tab w:val="right" w:pos="9639"/>
        </w:tabs>
        <w:spacing w:before="0"/>
        <w:rPr>
          <w:rFonts w:eastAsia="Times New Roman" w:cs="Arial"/>
          <w:b/>
          <w:bCs/>
          <w:noProof/>
          <w:sz w:val="22"/>
          <w:lang w:eastAsia="en-US"/>
        </w:rPr>
      </w:pPr>
      <w:r>
        <w:rPr>
          <w:rFonts w:eastAsia="Times New Roman" w:cs="Arial"/>
          <w:b/>
          <w:bCs/>
          <w:noProof/>
          <w:sz w:val="22"/>
          <w:lang w:eastAsia="en-US"/>
        </w:rPr>
        <w:t>21-25 January, Sophia-Antipolis, FR.</w:t>
      </w:r>
      <w:r w:rsidR="003176AC">
        <w:rPr>
          <w:rFonts w:eastAsia="Times New Roman" w:cs="Arial"/>
          <w:b/>
          <w:bCs/>
          <w:noProof/>
          <w:sz w:val="22"/>
          <w:lang w:eastAsia="en-US"/>
        </w:rPr>
        <w:t xml:space="preserve"> </w:t>
      </w:r>
      <w:r w:rsidR="00A668C8">
        <w:rPr>
          <w:rFonts w:eastAsia="Times New Roman" w:cs="Arial"/>
          <w:b/>
          <w:bCs/>
          <w:noProof/>
          <w:sz w:val="22"/>
          <w:lang w:eastAsia="en-US"/>
        </w:rPr>
        <w:tab/>
      </w:r>
      <w:r w:rsidR="00B566E0" w:rsidRPr="007E17C0">
        <w:rPr>
          <w:rFonts w:eastAsia="Times New Roman" w:cs="Arial"/>
          <w:b/>
          <w:bCs/>
          <w:noProof/>
          <w:sz w:val="22"/>
          <w:lang w:eastAsia="en-US"/>
        </w:rPr>
        <w:tab/>
      </w:r>
    </w:p>
    <w:p w:rsidR="0074613C" w:rsidRDefault="00530F84" w:rsidP="00530F84">
      <w:pPr>
        <w:ind w:left="2552" w:hanging="2552"/>
        <w:rPr>
          <w:b/>
        </w:rPr>
      </w:pPr>
      <w:r>
        <w:rPr>
          <w:b/>
        </w:rPr>
        <w:t>Source:</w:t>
      </w:r>
      <w:r>
        <w:rPr>
          <w:b/>
        </w:rPr>
        <w:tab/>
      </w:r>
      <w:r w:rsidR="00C14062">
        <w:rPr>
          <w:b/>
        </w:rPr>
        <w:t>Alcatel Lucent</w:t>
      </w:r>
    </w:p>
    <w:p w:rsidR="0074613C" w:rsidRDefault="00F03884" w:rsidP="009D0295">
      <w:pPr>
        <w:ind w:left="2552" w:hanging="2552"/>
        <w:rPr>
          <w:b/>
        </w:rPr>
      </w:pPr>
      <w:r>
        <w:rPr>
          <w:b/>
        </w:rPr>
        <w:t>Title:</w:t>
      </w:r>
      <w:r>
        <w:rPr>
          <w:b/>
        </w:rPr>
        <w:tab/>
      </w:r>
      <w:r w:rsidR="00C80D46">
        <w:rPr>
          <w:b/>
        </w:rPr>
        <w:t>Discussion paper on</w:t>
      </w:r>
      <w:r w:rsidR="00E2155E">
        <w:rPr>
          <w:b/>
        </w:rPr>
        <w:t xml:space="preserve"> TR 33.8</w:t>
      </w:r>
      <w:r w:rsidR="00C14062">
        <w:rPr>
          <w:b/>
        </w:rPr>
        <w:t>68</w:t>
      </w:r>
      <w:r w:rsidR="00480989">
        <w:rPr>
          <w:b/>
        </w:rPr>
        <w:t>:</w:t>
      </w:r>
      <w:r w:rsidR="008C72F0">
        <w:rPr>
          <w:b/>
        </w:rPr>
        <w:t xml:space="preserve"> </w:t>
      </w:r>
      <w:r w:rsidR="00C80D46">
        <w:rPr>
          <w:b/>
        </w:rPr>
        <w:t>Provisioning of</w:t>
      </w:r>
      <w:r w:rsidR="00E2155E">
        <w:rPr>
          <w:b/>
        </w:rPr>
        <w:t xml:space="preserve"> </w:t>
      </w:r>
      <w:r w:rsidR="00C80D46" w:rsidRPr="00C14062">
        <w:rPr>
          <w:b/>
        </w:rPr>
        <w:t>pre</w:t>
      </w:r>
      <w:r w:rsidR="00C80D46">
        <w:rPr>
          <w:b/>
        </w:rPr>
        <w:t>-</w:t>
      </w:r>
      <w:r w:rsidR="00C80D46" w:rsidRPr="00C14062">
        <w:rPr>
          <w:b/>
        </w:rPr>
        <w:t xml:space="preserve">shared secret </w:t>
      </w:r>
      <w:r w:rsidR="00C80D46">
        <w:rPr>
          <w:b/>
        </w:rPr>
        <w:t>for IMSI-IMEI binding.</w:t>
      </w:r>
    </w:p>
    <w:p w:rsidR="0074613C" w:rsidRDefault="0074613C" w:rsidP="00530F84">
      <w:pPr>
        <w:ind w:left="2552" w:hanging="2552"/>
        <w:rPr>
          <w:b/>
        </w:rPr>
      </w:pPr>
      <w:r>
        <w:rPr>
          <w:b/>
        </w:rPr>
        <w:t>Document for:</w:t>
      </w:r>
      <w:r>
        <w:rPr>
          <w:b/>
        </w:rPr>
        <w:tab/>
        <w:t>Discussion</w:t>
      </w:r>
    </w:p>
    <w:p w:rsidR="0074613C" w:rsidRPr="00E27205" w:rsidRDefault="0074613C" w:rsidP="009D0295">
      <w:pPr>
        <w:ind w:left="2552" w:hanging="2552"/>
        <w:rPr>
          <w:b/>
        </w:rPr>
      </w:pPr>
      <w:r>
        <w:rPr>
          <w:b/>
        </w:rPr>
        <w:t>Agenda Item:</w:t>
      </w:r>
      <w:r>
        <w:rPr>
          <w:b/>
        </w:rPr>
        <w:tab/>
      </w:r>
      <w:r w:rsidR="00C14062">
        <w:rPr>
          <w:b/>
        </w:rPr>
        <w:t>7.9</w:t>
      </w:r>
    </w:p>
    <w:p w:rsidR="0007125E" w:rsidRPr="004D573A" w:rsidRDefault="0074613C" w:rsidP="004D573A">
      <w:pPr>
        <w:pBdr>
          <w:bottom w:val="single" w:sz="4" w:space="1" w:color="auto"/>
        </w:pBdr>
        <w:ind w:left="2552" w:hanging="2552"/>
        <w:rPr>
          <w:b/>
        </w:rPr>
      </w:pPr>
      <w:r>
        <w:rPr>
          <w:b/>
        </w:rPr>
        <w:t>Work Item / Release:</w:t>
      </w:r>
      <w:r>
        <w:rPr>
          <w:b/>
        </w:rPr>
        <w:tab/>
      </w:r>
      <w:r w:rsidR="00C14062">
        <w:rPr>
          <w:b/>
        </w:rPr>
        <w:t>SIMTC</w:t>
      </w:r>
      <w:r w:rsidR="004D6346">
        <w:rPr>
          <w:b/>
        </w:rPr>
        <w:t xml:space="preserve"> / Rel-12</w:t>
      </w:r>
    </w:p>
    <w:p w:rsidR="00C80D46" w:rsidRPr="00C80D46" w:rsidRDefault="00C80D46" w:rsidP="00C80D46">
      <w:pPr>
        <w:pStyle w:val="Heading1"/>
      </w:pPr>
      <w:r w:rsidRPr="00C80D46">
        <w:t>1</w:t>
      </w:r>
      <w:r w:rsidRPr="00C80D46">
        <w:tab/>
        <w:t>Introduction</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This discussion paper is associated with the feature of Restricting UICC to specific UEs </w:t>
      </w:r>
      <w:r w:rsidR="004D573A" w:rsidRPr="00C80D46">
        <w:rPr>
          <w:rFonts w:ascii="Times New Roman" w:eastAsia="Times New Roman" w:hAnsi="Times New Roman"/>
          <w:lang w:eastAsia="en-US"/>
        </w:rPr>
        <w:t xml:space="preserve">based on symmetric shared secrets </w:t>
      </w:r>
      <w:r w:rsidRPr="00C80D46">
        <w:rPr>
          <w:rFonts w:ascii="Times New Roman" w:eastAsia="Times New Roman" w:hAnsi="Times New Roman"/>
          <w:lang w:eastAsia="en-US"/>
        </w:rPr>
        <w:t xml:space="preserve">described in Sec. </w:t>
      </w:r>
      <w:r w:rsidR="004D573A" w:rsidRPr="00C80D46">
        <w:rPr>
          <w:rFonts w:ascii="Times New Roman" w:eastAsia="Times New Roman" w:hAnsi="Times New Roman"/>
          <w:lang w:eastAsia="en-US"/>
        </w:rPr>
        <w:t xml:space="preserve">5.4.4.2.3 </w:t>
      </w:r>
      <w:r w:rsidR="004D573A">
        <w:rPr>
          <w:rFonts w:ascii="Times New Roman" w:eastAsia="Times New Roman" w:hAnsi="Times New Roman"/>
          <w:lang w:eastAsia="en-US"/>
        </w:rPr>
        <w:t>3 of TR33.868</w:t>
      </w:r>
      <w:r w:rsidRPr="00C80D46">
        <w:rPr>
          <w:rFonts w:ascii="Times New Roman" w:eastAsia="Times New Roman" w:hAnsi="Times New Roman"/>
          <w:lang w:eastAsia="en-US"/>
        </w:rPr>
        <w:t>.</w:t>
      </w:r>
    </w:p>
    <w:p w:rsidR="00C80D46" w:rsidRPr="00C80D46" w:rsidRDefault="004D573A" w:rsidP="00C80D46">
      <w:pPr>
        <w:rPr>
          <w:rFonts w:ascii="Times New Roman" w:eastAsia="Times New Roman" w:hAnsi="Times New Roman"/>
          <w:lang w:eastAsia="en-US"/>
        </w:rPr>
      </w:pPr>
      <w:r>
        <w:rPr>
          <w:rFonts w:ascii="Times New Roman" w:eastAsia="Times New Roman" w:hAnsi="Times New Roman"/>
          <w:lang w:eastAsia="en-US"/>
        </w:rPr>
        <w:t>The</w:t>
      </w:r>
      <w:r w:rsidR="00C80D46" w:rsidRPr="00C80D46">
        <w:rPr>
          <w:rFonts w:ascii="Times New Roman" w:eastAsia="Times New Roman" w:hAnsi="Times New Roman"/>
          <w:lang w:eastAsia="en-US"/>
        </w:rPr>
        <w:t xml:space="preserve"> solution leverages a symmetric common secret, K</w:t>
      </w:r>
      <w:r w:rsidR="00C80D46" w:rsidRPr="004D573A">
        <w:rPr>
          <w:rFonts w:ascii="Times New Roman" w:eastAsia="Times New Roman" w:hAnsi="Times New Roman"/>
          <w:vertAlign w:val="subscript"/>
          <w:lang w:eastAsia="en-US"/>
        </w:rPr>
        <w:t>ME</w:t>
      </w:r>
      <w:r w:rsidR="00C80D46" w:rsidRPr="00C80D46">
        <w:rPr>
          <w:rFonts w:ascii="Times New Roman" w:eastAsia="Times New Roman" w:hAnsi="Times New Roman"/>
          <w:lang w:eastAsia="en-US"/>
        </w:rPr>
        <w:t>, between the UE and the HSS in the 3GPP network. K</w:t>
      </w:r>
      <w:r w:rsidR="00C80D46" w:rsidRPr="004D573A">
        <w:rPr>
          <w:rFonts w:ascii="Times New Roman" w:eastAsia="Times New Roman" w:hAnsi="Times New Roman"/>
          <w:vertAlign w:val="subscript"/>
          <w:lang w:eastAsia="en-US"/>
        </w:rPr>
        <w:t>ME</w:t>
      </w:r>
      <w:r w:rsidR="00C80D46" w:rsidRPr="00C80D46">
        <w:rPr>
          <w:rFonts w:ascii="Times New Roman" w:eastAsia="Times New Roman" w:hAnsi="Times New Roman"/>
          <w:lang w:eastAsia="en-US"/>
        </w:rPr>
        <w:t xml:space="preserve"> is used by the 3GPP network for encrypting the RAND value that is sent to the UE during the AKA authentication. K</w:t>
      </w:r>
      <w:r w:rsidR="00C80D46" w:rsidRPr="004D573A">
        <w:rPr>
          <w:rFonts w:ascii="Times New Roman" w:eastAsia="Times New Roman" w:hAnsi="Times New Roman"/>
          <w:vertAlign w:val="subscript"/>
          <w:lang w:eastAsia="en-US"/>
        </w:rPr>
        <w:t>ME</w:t>
      </w:r>
      <w:r w:rsidR="00C80D46" w:rsidRPr="00C80D46">
        <w:rPr>
          <w:rFonts w:ascii="Times New Roman" w:eastAsia="Times New Roman" w:hAnsi="Times New Roman"/>
          <w:lang w:eastAsia="en-US"/>
        </w:rPr>
        <w:t xml:space="preserve"> is also used by the ME for decrypting the RAND before it is presented to the UICC for AKA processing.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The K</w:t>
      </w:r>
      <w:r w:rsidRPr="004D573A">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is associated with specific ME platform, and hence, with the IMEI assigned to this ME. Depending on the deployment scenario, different K</w:t>
      </w:r>
      <w:r w:rsidRPr="004D573A">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provisioning options are described in this paper. Depending on the use cases, different K</w:t>
      </w:r>
      <w:r w:rsidRPr="004D573A">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identification and selection options are described as well.</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The assumption of the scheme is that once the subscription (IMSI) is bound to the device (IMEI), this binding is retained as permanent for practical purposes. The HSS </w:t>
      </w:r>
      <w:r w:rsidR="00F106B0">
        <w:rPr>
          <w:rFonts w:ascii="Times New Roman" w:eastAsia="Times New Roman" w:hAnsi="Times New Roman"/>
          <w:lang w:eastAsia="en-US"/>
        </w:rPr>
        <w:t xml:space="preserve">subsequently </w:t>
      </w:r>
      <w:r w:rsidRPr="00C80D46">
        <w:rPr>
          <w:rFonts w:ascii="Times New Roman" w:eastAsia="Times New Roman" w:hAnsi="Times New Roman"/>
          <w:lang w:eastAsia="en-US"/>
        </w:rPr>
        <w:t xml:space="preserve">does not need to inquire for the IMEI of the device </w:t>
      </w:r>
      <w:r w:rsidR="00F106B0">
        <w:rPr>
          <w:rFonts w:ascii="Times New Roman" w:eastAsia="Times New Roman" w:hAnsi="Times New Roman"/>
          <w:lang w:eastAsia="en-US"/>
        </w:rPr>
        <w:t xml:space="preserve">for every access </w:t>
      </w:r>
      <w:r w:rsidRPr="00C80D46">
        <w:rPr>
          <w:rFonts w:ascii="Times New Roman" w:eastAsia="Times New Roman" w:hAnsi="Times New Roman"/>
          <w:lang w:eastAsia="en-US"/>
        </w:rPr>
        <w:t xml:space="preserve">to verify the binding. </w:t>
      </w:r>
      <w:r w:rsidR="00F106B0">
        <w:rPr>
          <w:rFonts w:ascii="Times New Roman" w:eastAsia="Times New Roman" w:hAnsi="Times New Roman"/>
          <w:lang w:eastAsia="en-US"/>
        </w:rPr>
        <w:t>Binding verification will be based on presence of the correct expected K</w:t>
      </w:r>
      <w:r w:rsidR="00F106B0" w:rsidRPr="00F106B0">
        <w:rPr>
          <w:rFonts w:ascii="Times New Roman" w:eastAsia="Times New Roman" w:hAnsi="Times New Roman"/>
          <w:vertAlign w:val="subscript"/>
          <w:lang w:eastAsia="en-US"/>
        </w:rPr>
        <w:t>ME</w:t>
      </w:r>
      <w:r w:rsidR="00F106B0">
        <w:rPr>
          <w:rFonts w:ascii="Times New Roman" w:eastAsia="Times New Roman" w:hAnsi="Times New Roman"/>
          <w:lang w:eastAsia="en-US"/>
        </w:rPr>
        <w:t xml:space="preserve"> in the device, as indicated in the HSS subscription record. </w:t>
      </w:r>
      <w:r w:rsidRPr="00C80D46">
        <w:rPr>
          <w:rFonts w:ascii="Times New Roman" w:eastAsia="Times New Roman" w:hAnsi="Times New Roman"/>
          <w:lang w:eastAsia="en-US"/>
        </w:rPr>
        <w:t>The UICC is expected by the core network to be used with the device that has the correct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which would be validated by authentication verification. Any change of the device will have to be authorized, and therefore will trigger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provisioning procedure to establish a new binding. Any unauthorized change of the device will trigger authentication failure.</w:t>
      </w:r>
    </w:p>
    <w:p w:rsidR="00C80D46" w:rsidRPr="00C80D46" w:rsidRDefault="00C80D46" w:rsidP="00C80D46">
      <w:pPr>
        <w:pStyle w:val="Heading1"/>
      </w:pPr>
      <w:r w:rsidRPr="00C80D46">
        <w:t>2</w:t>
      </w:r>
      <w:r w:rsidRPr="00C80D46">
        <w:tab/>
        <w:t>K</w:t>
      </w:r>
      <w:r w:rsidRPr="00BB045B">
        <w:rPr>
          <w:vertAlign w:val="subscript"/>
        </w:rPr>
        <w:t>ME</w:t>
      </w:r>
      <w:r w:rsidRPr="00C80D46">
        <w:t xml:space="preserve"> Provisioning</w:t>
      </w:r>
    </w:p>
    <w:p w:rsidR="00C80D46" w:rsidRPr="00C80D46" w:rsidRDefault="00C80D46" w:rsidP="00C80D46">
      <w:pPr>
        <w:pStyle w:val="Heading2"/>
      </w:pPr>
      <w:r w:rsidRPr="00C80D46">
        <w:t>2.1</w:t>
      </w:r>
      <w:r w:rsidRPr="00C80D46">
        <w:tab/>
        <w:t>Deployment Scenario 1: K</w:t>
      </w:r>
      <w:r w:rsidRPr="00BB045B">
        <w:rPr>
          <w:vertAlign w:val="subscript"/>
        </w:rPr>
        <w:t>ME</w:t>
      </w:r>
      <w:r w:rsidRPr="00C80D46">
        <w:t xml:space="preserve"> permanently provisioned at manufacture.</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Whether or not the Mobile Network Operator is known at the time of device manufacture,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can be provisioned into the device at the factory. The database containing IMEI and associated provisioned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is securely delivered to the trusted third party and, finally, to the MNO once it becomes known.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During the device installation and subscription activation, association is established between the IMSI of the subscription and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of the device. Typically, installer informs the back office activation system about the IMEI of the device, and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associated with the IMEI is retrieved from the third party database.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is </w:t>
      </w:r>
      <w:r w:rsidR="00BB045B">
        <w:rPr>
          <w:rFonts w:ascii="Times New Roman" w:eastAsia="Times New Roman" w:hAnsi="Times New Roman"/>
          <w:lang w:eastAsia="en-US"/>
        </w:rPr>
        <w:t xml:space="preserve">then </w:t>
      </w:r>
      <w:r w:rsidRPr="00C80D46">
        <w:rPr>
          <w:rFonts w:ascii="Times New Roman" w:eastAsia="Times New Roman" w:hAnsi="Times New Roman"/>
          <w:lang w:eastAsia="en-US"/>
        </w:rPr>
        <w:t>loaded into the subscription database through the back office procedures which are outside the scope of 3GPP.</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Following this deployment scenario, immediately upon subscription activation the UE is expected to contain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and post-process (decrypt) any received RAND identified as a part of pre-processed AV (See </w:t>
      </w:r>
      <w:r w:rsidR="00E6007D">
        <w:rPr>
          <w:rFonts w:ascii="Times New Roman" w:eastAsia="Times New Roman" w:hAnsi="Times New Roman"/>
          <w:lang w:eastAsia="en-US"/>
        </w:rPr>
        <w:t>associated</w:t>
      </w:r>
      <w:r w:rsidRPr="00C80D46">
        <w:rPr>
          <w:rFonts w:ascii="Times New Roman" w:eastAsia="Times New Roman" w:hAnsi="Times New Roman"/>
          <w:lang w:eastAsia="en-US"/>
        </w:rPr>
        <w:t xml:space="preserve"> </w:t>
      </w:r>
      <w:r w:rsidR="00BB045B">
        <w:rPr>
          <w:rFonts w:ascii="Times New Roman" w:eastAsia="Times New Roman" w:hAnsi="Times New Roman"/>
          <w:lang w:eastAsia="en-US"/>
        </w:rPr>
        <w:t>discussion paper</w:t>
      </w:r>
      <w:r w:rsidR="00E6007D">
        <w:rPr>
          <w:rFonts w:ascii="Times New Roman" w:eastAsia="Times New Roman" w:hAnsi="Times New Roman"/>
          <w:lang w:eastAsia="en-US"/>
        </w:rPr>
        <w:t xml:space="preserve"> on Binding Feature Control</w:t>
      </w:r>
      <w:r w:rsidRPr="00C80D46">
        <w:rPr>
          <w:rFonts w:ascii="Times New Roman" w:eastAsia="Times New Roman" w:hAnsi="Times New Roman"/>
          <w:lang w:eastAsia="en-US"/>
        </w:rPr>
        <w:t xml:space="preserve">). HSS is expected to pre-process (encrypt) the RAND of every AV sent to authenticate this IMSI subscription, and respectively identify it as such.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In this deployment scenario it is not necessary for the HSS to be aware of the Device’s IMEI for the purpose of binding. Binding is accomplished and verified based on the association of the IMSI with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provisioned into the authorized device.</w:t>
      </w:r>
    </w:p>
    <w:p w:rsid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When the MNO changes, and therefore the </w:t>
      </w:r>
      <w:r w:rsidR="00BB045B">
        <w:rPr>
          <w:rFonts w:ascii="Times New Roman" w:eastAsia="Times New Roman" w:hAnsi="Times New Roman"/>
          <w:lang w:eastAsia="en-US"/>
        </w:rPr>
        <w:t xml:space="preserve">new </w:t>
      </w:r>
      <w:r w:rsidRPr="00C80D46">
        <w:rPr>
          <w:rFonts w:ascii="Times New Roman" w:eastAsia="Times New Roman" w:hAnsi="Times New Roman"/>
          <w:lang w:eastAsia="en-US"/>
        </w:rPr>
        <w:t xml:space="preserve">UICC containing the new IMSI </w:t>
      </w:r>
      <w:proofErr w:type="gramStart"/>
      <w:r w:rsidRPr="00C80D46">
        <w:rPr>
          <w:rFonts w:ascii="Times New Roman" w:eastAsia="Times New Roman" w:hAnsi="Times New Roman"/>
          <w:lang w:eastAsia="en-US"/>
        </w:rPr>
        <w:t>is</w:t>
      </w:r>
      <w:proofErr w:type="gramEnd"/>
      <w:r w:rsidRPr="00C80D46">
        <w:rPr>
          <w:rFonts w:ascii="Times New Roman" w:eastAsia="Times New Roman" w:hAnsi="Times New Roman"/>
          <w:lang w:eastAsia="en-US"/>
        </w:rPr>
        <w:t xml:space="preserve"> installed,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associated with the device has to be programmed into the HSS subscription database of a new MNO. Transfer of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from one MNO to </w:t>
      </w:r>
      <w:proofErr w:type="gramStart"/>
      <w:r w:rsidRPr="00C80D46">
        <w:rPr>
          <w:rFonts w:ascii="Times New Roman" w:eastAsia="Times New Roman" w:hAnsi="Times New Roman"/>
          <w:lang w:eastAsia="en-US"/>
        </w:rPr>
        <w:t>another,</w:t>
      </w:r>
      <w:proofErr w:type="gramEnd"/>
      <w:r w:rsidRPr="00C80D46">
        <w:rPr>
          <w:rFonts w:ascii="Times New Roman" w:eastAsia="Times New Roman" w:hAnsi="Times New Roman"/>
          <w:lang w:eastAsia="en-US"/>
        </w:rPr>
        <w:t xml:space="preserve"> or obtaining the IMEI&amp;K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pair by the new MNO from the third party databa</w:t>
      </w:r>
      <w:r w:rsidR="00BB045B">
        <w:rPr>
          <w:rFonts w:ascii="Times New Roman" w:eastAsia="Times New Roman" w:hAnsi="Times New Roman"/>
          <w:lang w:eastAsia="en-US"/>
        </w:rPr>
        <w:t>se is outside the scope of 3GPP, although it is unlikely that the K</w:t>
      </w:r>
      <w:r w:rsidR="00BB045B" w:rsidRPr="00BB045B">
        <w:rPr>
          <w:rFonts w:ascii="Times New Roman" w:eastAsia="Times New Roman" w:hAnsi="Times New Roman"/>
          <w:vertAlign w:val="subscript"/>
          <w:lang w:eastAsia="en-US"/>
        </w:rPr>
        <w:t>ME</w:t>
      </w:r>
      <w:r w:rsidR="00BB045B">
        <w:rPr>
          <w:rFonts w:ascii="Times New Roman" w:eastAsia="Times New Roman" w:hAnsi="Times New Roman"/>
          <w:lang w:eastAsia="en-US"/>
        </w:rPr>
        <w:t xml:space="preserve"> will be shared between the MNOs or transferred between them.</w:t>
      </w:r>
    </w:p>
    <w:p w:rsidR="00BB045B" w:rsidRPr="00C80D46" w:rsidRDefault="00BB045B" w:rsidP="00C80D46">
      <w:pPr>
        <w:rPr>
          <w:rFonts w:ascii="Times New Roman" w:eastAsia="Times New Roman" w:hAnsi="Times New Roman"/>
          <w:lang w:eastAsia="en-US"/>
        </w:rPr>
      </w:pPr>
      <w:r>
        <w:rPr>
          <w:rFonts w:ascii="Times New Roman" w:eastAsia="Times New Roman" w:hAnsi="Times New Roman"/>
          <w:lang w:eastAsia="en-US"/>
        </w:rPr>
        <w:t>Hence, the Deployment Scenario described in Sec.2.2 is presented.</w:t>
      </w:r>
    </w:p>
    <w:p w:rsidR="00C80D46" w:rsidRPr="00C80D46" w:rsidRDefault="00C80D46" w:rsidP="00C80D46">
      <w:pPr>
        <w:pStyle w:val="Heading2"/>
      </w:pPr>
      <w:r w:rsidRPr="00C80D46">
        <w:lastRenderedPageBreak/>
        <w:t>2.2</w:t>
      </w:r>
      <w:r w:rsidRPr="00C80D46">
        <w:tab/>
        <w:t>Deployment Scenario 2: K</w:t>
      </w:r>
      <w:r w:rsidRPr="00BB045B">
        <w:rPr>
          <w:vertAlign w:val="subscript"/>
        </w:rPr>
        <w:t>ME</w:t>
      </w:r>
      <w:r w:rsidRPr="00C80D46">
        <w:t xml:space="preserve"> established in the device.</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In this deployment scenario, the device is capable of supporting the binding feature, but the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is </w:t>
      </w:r>
      <w:r w:rsidR="00BB045B">
        <w:rPr>
          <w:rFonts w:ascii="Times New Roman" w:eastAsia="Times New Roman" w:hAnsi="Times New Roman"/>
          <w:lang w:eastAsia="en-US"/>
        </w:rPr>
        <w:t xml:space="preserve">either </w:t>
      </w:r>
      <w:r w:rsidRPr="00C80D46">
        <w:rPr>
          <w:rFonts w:ascii="Times New Roman" w:eastAsia="Times New Roman" w:hAnsi="Times New Roman"/>
          <w:lang w:eastAsia="en-US"/>
        </w:rPr>
        <w:t>not permanently provisioned into it at a manufacture</w:t>
      </w:r>
      <w:r w:rsidR="00BB045B">
        <w:rPr>
          <w:rFonts w:ascii="Times New Roman" w:eastAsia="Times New Roman" w:hAnsi="Times New Roman"/>
          <w:lang w:eastAsia="en-US"/>
        </w:rPr>
        <w:t>, or needs to be re-established</w:t>
      </w:r>
      <w:r w:rsidRPr="00C80D46">
        <w:rPr>
          <w:rFonts w:ascii="Times New Roman" w:eastAsia="Times New Roman" w:hAnsi="Times New Roman"/>
          <w:lang w:eastAsia="en-US"/>
        </w:rPr>
        <w:t>. That is,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may be absent, </w:t>
      </w:r>
      <w:r w:rsidR="00BB045B">
        <w:rPr>
          <w:rFonts w:ascii="Times New Roman" w:eastAsia="Times New Roman" w:hAnsi="Times New Roman"/>
          <w:lang w:eastAsia="en-US"/>
        </w:rPr>
        <w:t xml:space="preserve">may not be known to the HSS, </w:t>
      </w:r>
      <w:r w:rsidRPr="00C80D46">
        <w:rPr>
          <w:rFonts w:ascii="Times New Roman" w:eastAsia="Times New Roman" w:hAnsi="Times New Roman"/>
          <w:lang w:eastAsia="en-US"/>
        </w:rPr>
        <w:t>may be stale or</w:t>
      </w:r>
      <w:r w:rsidR="00E6007D">
        <w:rPr>
          <w:rFonts w:ascii="Times New Roman" w:eastAsia="Times New Roman" w:hAnsi="Times New Roman"/>
          <w:lang w:eastAsia="en-US"/>
        </w:rPr>
        <w:t xml:space="preserve"> outdated, or may need to be re</w:t>
      </w:r>
      <w:r w:rsidR="00BB045B">
        <w:rPr>
          <w:rFonts w:ascii="Times New Roman" w:eastAsia="Times New Roman" w:hAnsi="Times New Roman"/>
          <w:lang w:eastAsia="en-US"/>
        </w:rPr>
        <w:t>freshed</w:t>
      </w:r>
      <w:r w:rsidRPr="00C80D46">
        <w:rPr>
          <w:rFonts w:ascii="Times New Roman" w:eastAsia="Times New Roman" w:hAnsi="Times New Roman"/>
          <w:lang w:eastAsia="en-US"/>
        </w:rPr>
        <w:t>. In all above cases we assume that K</w:t>
      </w:r>
      <w:r w:rsidRPr="00BB045B">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is remotely reprogrammable.</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In addition to remote provisioning procedures defined outside of 3GPP specs, such as OMA-DM, TR-069, etc., this deployment scenario can be supported by provisioning tools under control of 3GPP Operator. Use of 3GPP-defined procedure typically assumes that 3GPP operator retains ownership or provides full management of the device as well as provisioning system.</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Example of the 3GPP managed provisioning procedure is provided in the following sub-section.</w:t>
      </w:r>
    </w:p>
    <w:p w:rsidR="00C80D46" w:rsidRPr="00C80D46" w:rsidRDefault="00C80D46" w:rsidP="00C80D46">
      <w:pPr>
        <w:pStyle w:val="Heading3"/>
      </w:pPr>
      <w:r w:rsidRPr="00C80D46">
        <w:t>2.2.1</w:t>
      </w:r>
      <w:r w:rsidRPr="00C80D46">
        <w:tab/>
        <w:t>K</w:t>
      </w:r>
      <w:r w:rsidRPr="00BA1C02">
        <w:rPr>
          <w:vertAlign w:val="subscript"/>
        </w:rPr>
        <w:t>ME</w:t>
      </w:r>
      <w:r w:rsidRPr="00C80D46">
        <w:t xml:space="preserve"> establishment using Public Key protection</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In this example of provisioning scheme the device has been provisioned at manufacture with a Private and Public Key pair that is uniquely associated with the IMEI of the device. The Private Key is stored in the device secure area, while the Public Key is deposited into a common database accessible to Network Operators, or their provisioning systems.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When the newly subscribed UE accesses the network, and the HSS determines that it does not have the binding information for the subscription, </w:t>
      </w:r>
      <w:r w:rsidR="00F106B0">
        <w:rPr>
          <w:rFonts w:ascii="Times New Roman" w:eastAsia="Times New Roman" w:hAnsi="Times New Roman"/>
          <w:lang w:eastAsia="en-US"/>
        </w:rPr>
        <w:t xml:space="preserve">or if HSS needs to find out the IMEI of the device used by the subscription (IMSI), </w:t>
      </w:r>
      <w:r w:rsidRPr="00C80D46">
        <w:rPr>
          <w:rFonts w:ascii="Times New Roman" w:eastAsia="Times New Roman" w:hAnsi="Times New Roman"/>
          <w:lang w:eastAsia="en-US"/>
        </w:rPr>
        <w:t>the HSS may decide to invoke the provisioning procedure to establish the K</w:t>
      </w:r>
      <w:r w:rsidRPr="001C7573">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in the device.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In order to </w:t>
      </w:r>
      <w:r w:rsidR="006F1926">
        <w:rPr>
          <w:rFonts w:ascii="Times New Roman" w:eastAsia="Times New Roman" w:hAnsi="Times New Roman"/>
          <w:lang w:eastAsia="en-US"/>
        </w:rPr>
        <w:t xml:space="preserve">obtain the IMEI, as well as to </w:t>
      </w:r>
      <w:r w:rsidRPr="00C80D46">
        <w:rPr>
          <w:rFonts w:ascii="Times New Roman" w:eastAsia="Times New Roman" w:hAnsi="Times New Roman"/>
          <w:lang w:eastAsia="en-US"/>
        </w:rPr>
        <w:t>conduct provisioning procedure, the HSS will allow authenticated access without using the device binding. For that the HSS issues the regular, un-processed AV (RAND not encrypted) because the binding association has not yet been established. The AV is indicated as regular (</w:t>
      </w:r>
      <w:r w:rsidR="00E6007D" w:rsidRPr="00E6007D">
        <w:rPr>
          <w:rFonts w:ascii="Times New Roman" w:eastAsia="Times New Roman" w:hAnsi="Times New Roman"/>
          <w:lang w:eastAsia="en-US"/>
        </w:rPr>
        <w:t>See associated discussion paper on Binding Feature Control</w:t>
      </w:r>
      <w:r w:rsidRPr="00C80D46">
        <w:rPr>
          <w:rFonts w:ascii="Times New Roman" w:eastAsia="Times New Roman" w:hAnsi="Times New Roman"/>
          <w:lang w:eastAsia="en-US"/>
        </w:rPr>
        <w:t xml:space="preserve">). By using conventional LTE capabilities, the HSS requests and receives the IMEI associated with the device. </w:t>
      </w:r>
      <w:r w:rsidR="001C7573">
        <w:rPr>
          <w:rFonts w:ascii="Times New Roman" w:eastAsia="Times New Roman" w:hAnsi="Times New Roman"/>
          <w:lang w:eastAsia="en-US"/>
        </w:rPr>
        <w:t xml:space="preserve">The </w:t>
      </w:r>
      <w:r w:rsidR="001C7573">
        <w:rPr>
          <w:rFonts w:ascii="Times New Roman" w:hAnsi="Times New Roman"/>
          <w:lang w:eastAsia="en-US"/>
        </w:rPr>
        <w:t>HSS shall indicate to the MME that the access is authorized only and exclusively for the special purpose of provisioning binding credentials. Therefore any bearer establishment is disallowed.</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The air interface and NAS security can be invoked at this point, so all subsequent interactions with the UE will be protected.</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 xml:space="preserve">The provisioning system in the core network retrieves the Public Key associated with the IMEI of the device. Security of this retrieval is outside the scope of 3GPP, but it is expected that only legitimate MNO can request and receive the Public Key of the device.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The provisioning system in association with the HSS then generates a random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uses the Public Key of the device to encrypt it, and sends the encrypted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to the MME in a secure S6a signalling. The HSS also creates the random Nonce N</w:t>
      </w:r>
      <w:r w:rsidRPr="00E6007D">
        <w:rPr>
          <w:rFonts w:ascii="Times New Roman" w:eastAsia="Times New Roman" w:hAnsi="Times New Roman"/>
          <w:vertAlign w:val="subscript"/>
          <w:lang w:eastAsia="en-US"/>
        </w:rPr>
        <w:t>HSS</w:t>
      </w:r>
      <w:r w:rsidRPr="00C80D46">
        <w:rPr>
          <w:rFonts w:ascii="Times New Roman" w:eastAsia="Times New Roman" w:hAnsi="Times New Roman"/>
          <w:lang w:eastAsia="en-US"/>
        </w:rPr>
        <w:t xml:space="preserve"> and sends it along with the encrypted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The new S6a IE has to be used for this, piggybacked on the regular S6a message.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The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encrypted with the Public Key and the Nonce </w:t>
      </w:r>
      <w:proofErr w:type="gramStart"/>
      <w:r w:rsidRPr="00C80D46">
        <w:rPr>
          <w:rFonts w:ascii="Times New Roman" w:eastAsia="Times New Roman" w:hAnsi="Times New Roman"/>
          <w:lang w:eastAsia="en-US"/>
        </w:rPr>
        <w:t>are</w:t>
      </w:r>
      <w:proofErr w:type="gramEnd"/>
      <w:r w:rsidRPr="00C80D46">
        <w:rPr>
          <w:rFonts w:ascii="Times New Roman" w:eastAsia="Times New Roman" w:hAnsi="Times New Roman"/>
          <w:lang w:eastAsia="en-US"/>
        </w:rPr>
        <w:t xml:space="preserve"> delivered to the UE in a cipher-protected NAS signalling. The ME decrypts the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using securely stored Private Key. The decrypted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is stored in a secure location in the device. The UE computes the Verification Response </w:t>
      </w:r>
      <w:proofErr w:type="spellStart"/>
      <w:r w:rsidRPr="00C80D46">
        <w:rPr>
          <w:rFonts w:ascii="Times New Roman" w:eastAsia="Times New Roman" w:hAnsi="Times New Roman"/>
          <w:lang w:eastAsia="en-US"/>
        </w:rPr>
        <w:t>Rsp</w:t>
      </w:r>
      <w:proofErr w:type="spellEnd"/>
      <w:r w:rsidRPr="00C80D46">
        <w:rPr>
          <w:rFonts w:ascii="Times New Roman" w:eastAsia="Times New Roman" w:hAnsi="Times New Roman"/>
          <w:lang w:eastAsia="en-US"/>
        </w:rPr>
        <w:t xml:space="preserve"> which is a secure hash of HSS Nonce with the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The Verification Response </w:t>
      </w:r>
      <w:proofErr w:type="spellStart"/>
      <w:r w:rsidRPr="00C80D46">
        <w:rPr>
          <w:rFonts w:ascii="Times New Roman" w:eastAsia="Times New Roman" w:hAnsi="Times New Roman"/>
          <w:lang w:eastAsia="en-US"/>
        </w:rPr>
        <w:t>Rsp</w:t>
      </w:r>
      <w:proofErr w:type="spellEnd"/>
      <w:r w:rsidRPr="00C80D46">
        <w:rPr>
          <w:rFonts w:ascii="Times New Roman" w:eastAsia="Times New Roman" w:hAnsi="Times New Roman"/>
          <w:lang w:eastAsia="en-US"/>
        </w:rPr>
        <w:t xml:space="preserve"> is returned to the HSS, which validates it. If validation succeeds indicating that UE successfully decrypted and provisioned the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the KME is populated into the core network subscription database (HSS) and can now be used for pre-processing authentication vectors.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During the next network access the HSS will expect the device to use the binding feature, and will generate a pre-processed AV. If authentication does not succeed, the attempt can be repeated with regular unprocessed vector, and if necessary, a new value of the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can be re-distributed. </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t>The process of K</w:t>
      </w:r>
      <w:r w:rsidRPr="00E6007D">
        <w:rPr>
          <w:rFonts w:ascii="Times New Roman" w:eastAsia="Times New Roman" w:hAnsi="Times New Roman"/>
          <w:vertAlign w:val="subscript"/>
          <w:lang w:eastAsia="en-US"/>
        </w:rPr>
        <w:t>ME</w:t>
      </w:r>
      <w:r w:rsidRPr="00C80D46">
        <w:rPr>
          <w:rFonts w:ascii="Times New Roman" w:eastAsia="Times New Roman" w:hAnsi="Times New Roman"/>
          <w:lang w:eastAsia="en-US"/>
        </w:rPr>
        <w:t xml:space="preserve"> establishment using Public Key protection is shown on Fig.2.2.1-1</w:t>
      </w:r>
    </w:p>
    <w:p w:rsidR="00C80D46" w:rsidRPr="00C80D46" w:rsidRDefault="00C80D46" w:rsidP="00C80D46">
      <w:pPr>
        <w:rPr>
          <w:rFonts w:ascii="Times New Roman" w:eastAsia="Times New Roman" w:hAnsi="Times New Roman"/>
          <w:lang w:eastAsia="en-US"/>
        </w:rPr>
      </w:pPr>
      <w:r w:rsidRPr="00C80D46">
        <w:rPr>
          <w:rFonts w:ascii="Times New Roman" w:eastAsia="Times New Roman" w:hAnsi="Times New Roman"/>
          <w:lang w:eastAsia="en-US"/>
        </w:rPr>
        <w:lastRenderedPageBreak/>
        <w:t xml:space="preserve"> </w:t>
      </w:r>
      <w:bookmarkStart w:id="0" w:name="OLE_LINK3"/>
      <w:bookmarkStart w:id="1" w:name="OLE_LINK4"/>
      <w:r w:rsidR="004D573A">
        <w:object w:dxaOrig="9685" w:dyaOrig="10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489.6pt" o:ole="">
            <v:imagedata r:id="rId8" o:title=""/>
          </v:shape>
          <o:OLEObject Type="Embed" ProgID="Visio.Drawing.11" ShapeID="_x0000_i1025" DrawAspect="Content" ObjectID="_1419421239" r:id="rId9"/>
        </w:object>
      </w:r>
      <w:bookmarkEnd w:id="0"/>
      <w:bookmarkEnd w:id="1"/>
    </w:p>
    <w:p w:rsidR="00C80D46" w:rsidRDefault="00C80D46" w:rsidP="004D573A">
      <w:pPr>
        <w:jc w:val="center"/>
        <w:rPr>
          <w:rFonts w:ascii="Times New Roman" w:eastAsia="Times New Roman" w:hAnsi="Times New Roman"/>
          <w:b/>
          <w:lang w:eastAsia="en-US"/>
        </w:rPr>
      </w:pPr>
      <w:r w:rsidRPr="004D573A">
        <w:rPr>
          <w:rFonts w:ascii="Times New Roman" w:eastAsia="Times New Roman" w:hAnsi="Times New Roman"/>
          <w:b/>
          <w:lang w:eastAsia="en-US"/>
        </w:rPr>
        <w:t>Fig.2.2.1-1 Establishment of KME using Public Key Protection</w:t>
      </w:r>
    </w:p>
    <w:p w:rsidR="004D573A" w:rsidRPr="004D573A" w:rsidRDefault="004D573A" w:rsidP="004D573A">
      <w:pPr>
        <w:spacing w:after="120"/>
        <w:jc w:val="center"/>
        <w:rPr>
          <w:rFonts w:ascii="Times New Roman" w:eastAsia="Times New Roman" w:hAnsi="Times New Roman"/>
          <w:b/>
          <w:lang w:eastAsia="en-US"/>
        </w:rPr>
      </w:pP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UE accesses the network for service. UICC with IMSI is installed in the ME.</w:t>
      </w:r>
      <w:r w:rsidR="004D573A" w:rsidRPr="004D573A">
        <w:rPr>
          <w:rFonts w:ascii="Times New Roman" w:hAnsi="Times New Roman"/>
          <w:lang w:eastAsia="en-US"/>
        </w:rPr>
        <w:t xml:space="preserve"> The K</w:t>
      </w:r>
      <w:r w:rsidR="004D573A" w:rsidRPr="00E6007D">
        <w:rPr>
          <w:rFonts w:ascii="Times New Roman" w:hAnsi="Times New Roman"/>
          <w:vertAlign w:val="subscript"/>
          <w:lang w:eastAsia="en-US"/>
        </w:rPr>
        <w:t>ME</w:t>
      </w:r>
      <w:r w:rsidR="004D573A" w:rsidRPr="004D573A">
        <w:rPr>
          <w:rFonts w:ascii="Times New Roman" w:hAnsi="Times New Roman"/>
          <w:lang w:eastAsia="en-US"/>
        </w:rPr>
        <w:t xml:space="preserve"> is not provisioned, or </w:t>
      </w:r>
      <w:r w:rsidRPr="004D573A">
        <w:rPr>
          <w:rFonts w:ascii="Times New Roman" w:hAnsi="Times New Roman"/>
          <w:lang w:eastAsia="en-US"/>
        </w:rPr>
        <w:t>is unknown to the Home Operator.</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MME/SGSN/MSC requests the Authentication Vector to authenticate the IMSI of the UE.</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HSS determines that reported IMSI needs to be bound to the device, but the Binding Credential (K</w:t>
      </w:r>
      <w:r w:rsidRPr="00E6007D">
        <w:rPr>
          <w:rFonts w:ascii="Times New Roman" w:hAnsi="Times New Roman"/>
          <w:vertAlign w:val="subscript"/>
          <w:lang w:eastAsia="en-US"/>
        </w:rPr>
        <w:t>ME</w:t>
      </w:r>
      <w:r w:rsidRPr="004D573A">
        <w:rPr>
          <w:rFonts w:ascii="Times New Roman" w:hAnsi="Times New Roman"/>
          <w:lang w:eastAsia="en-US"/>
        </w:rPr>
        <w:t>) is not yet established.</w:t>
      </w:r>
      <w:r w:rsidR="006F1926">
        <w:rPr>
          <w:rFonts w:ascii="Times New Roman" w:hAnsi="Times New Roman"/>
          <w:lang w:eastAsia="en-US"/>
        </w:rPr>
        <w:t xml:space="preserve"> In addition, the HSS needs to obtain the IMEI of the ME currently used by the subscription.</w:t>
      </w:r>
    </w:p>
    <w:p w:rsidR="00C80D46"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HSS issues the regular, un-processed Authentication Vector. The AKA Authentication procedure is initiated. The UE recognizes that the received Authentication Challenge is un-processed, and forwards it to the UICC. AKA Authentication is concluded with un-processed AV. In PS GERAN and PS UTRAN the SGSN/MSC can also request and receive the IMEI of the ME in this transaction.</w:t>
      </w:r>
      <w:r w:rsidR="006F1926">
        <w:rPr>
          <w:rFonts w:ascii="Times New Roman" w:hAnsi="Times New Roman"/>
          <w:lang w:eastAsia="en-US"/>
        </w:rPr>
        <w:t xml:space="preserve"> </w:t>
      </w:r>
    </w:p>
    <w:p w:rsidR="006F1926" w:rsidRPr="004D573A" w:rsidRDefault="006F1926" w:rsidP="006F1926">
      <w:pPr>
        <w:pStyle w:val="ListNumber"/>
        <w:numPr>
          <w:ilvl w:val="0"/>
          <w:numId w:val="0"/>
        </w:numPr>
        <w:spacing w:before="0" w:after="120"/>
        <w:ind w:left="720"/>
        <w:contextualSpacing w:val="0"/>
        <w:rPr>
          <w:rFonts w:ascii="Times New Roman" w:hAnsi="Times New Roman"/>
          <w:lang w:eastAsia="en-US"/>
        </w:rPr>
      </w:pPr>
      <w:r>
        <w:rPr>
          <w:rFonts w:ascii="Times New Roman" w:hAnsi="Times New Roman"/>
          <w:lang w:eastAsia="en-US"/>
        </w:rPr>
        <w:t xml:space="preserve">Note: HSS shall indicate to the MME that </w:t>
      </w:r>
      <w:r w:rsidR="00185C42">
        <w:rPr>
          <w:rFonts w:ascii="Times New Roman" w:hAnsi="Times New Roman"/>
          <w:lang w:eastAsia="en-US"/>
        </w:rPr>
        <w:t>the access is authorized only and exclusively for the special purpose of provisioning binding credentials. Therefore any bearer establishment is disallowed.</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 xml:space="preserve">The </w:t>
      </w:r>
      <w:r w:rsidR="00E6007D">
        <w:rPr>
          <w:rFonts w:ascii="Times New Roman" w:hAnsi="Times New Roman"/>
          <w:lang w:eastAsia="en-US"/>
        </w:rPr>
        <w:t xml:space="preserve">AS </w:t>
      </w:r>
      <w:r w:rsidRPr="004D573A">
        <w:rPr>
          <w:rFonts w:ascii="Times New Roman" w:hAnsi="Times New Roman"/>
          <w:lang w:eastAsia="en-US"/>
        </w:rPr>
        <w:t>security</w:t>
      </w:r>
      <w:r w:rsidR="00E6007D">
        <w:rPr>
          <w:rFonts w:ascii="Times New Roman" w:hAnsi="Times New Roman"/>
          <w:lang w:eastAsia="en-US"/>
        </w:rPr>
        <w:t xml:space="preserve"> is invoked</w:t>
      </w:r>
      <w:r w:rsidRPr="004D573A">
        <w:rPr>
          <w:rFonts w:ascii="Times New Roman" w:hAnsi="Times New Roman"/>
          <w:lang w:eastAsia="en-US"/>
        </w:rPr>
        <w:t>. In LTE the IMEI can also be requested, and returned to the MME under the NAS security protection.</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lastRenderedPageBreak/>
        <w:t>Alternatively, if IMEI is not obtained by the RAN at this point, the Identification transaction can be issued to request and receive the IMEI of the ME.</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The IMEI associated with IMSI is delivered to the HSS in the Update Location Request, if it has not already been delivered to the HSS in Transaction 4.</w:t>
      </w:r>
      <w:r w:rsidR="006F1926">
        <w:rPr>
          <w:rFonts w:ascii="Times New Roman" w:hAnsi="Times New Roman"/>
          <w:lang w:eastAsia="en-US"/>
        </w:rPr>
        <w:t xml:space="preserve"> </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 xml:space="preserve">The HSS requests and receives the Public Key associated with the reported IMEI of the ME. </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The HSS generates the random K</w:t>
      </w:r>
      <w:r w:rsidRPr="00E6007D">
        <w:rPr>
          <w:rFonts w:ascii="Times New Roman" w:hAnsi="Times New Roman"/>
          <w:vertAlign w:val="subscript"/>
          <w:lang w:eastAsia="en-US"/>
        </w:rPr>
        <w:t>ME</w:t>
      </w:r>
      <w:r w:rsidRPr="004D573A">
        <w:rPr>
          <w:rFonts w:ascii="Times New Roman" w:hAnsi="Times New Roman"/>
          <w:lang w:eastAsia="en-US"/>
        </w:rPr>
        <w:t xml:space="preserve"> and encrypts it with the Public Key of the ME. The HSS also creates the random nonce N</w:t>
      </w:r>
      <w:r w:rsidRPr="00E6007D">
        <w:rPr>
          <w:rFonts w:ascii="Times New Roman" w:hAnsi="Times New Roman"/>
          <w:vertAlign w:val="subscript"/>
          <w:lang w:eastAsia="en-US"/>
        </w:rPr>
        <w:t>HSS</w:t>
      </w:r>
      <w:r w:rsidRPr="004D573A">
        <w:rPr>
          <w:rFonts w:ascii="Times New Roman" w:hAnsi="Times New Roman"/>
          <w:lang w:eastAsia="en-US"/>
        </w:rPr>
        <w:t>.</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The HSS initiates transfer of the nonce N</w:t>
      </w:r>
      <w:r w:rsidRPr="00E6007D">
        <w:rPr>
          <w:rFonts w:ascii="Times New Roman" w:hAnsi="Times New Roman"/>
          <w:vertAlign w:val="subscript"/>
          <w:lang w:eastAsia="en-US"/>
        </w:rPr>
        <w:t>HSS</w:t>
      </w:r>
      <w:r w:rsidRPr="004D573A">
        <w:rPr>
          <w:rFonts w:ascii="Times New Roman" w:hAnsi="Times New Roman"/>
          <w:lang w:eastAsia="en-US"/>
        </w:rPr>
        <w:t xml:space="preserve"> and encrypted K</w:t>
      </w:r>
      <w:r w:rsidRPr="00E6007D">
        <w:rPr>
          <w:rFonts w:ascii="Times New Roman" w:hAnsi="Times New Roman"/>
          <w:vertAlign w:val="subscript"/>
          <w:lang w:eastAsia="en-US"/>
        </w:rPr>
        <w:t>ME</w:t>
      </w:r>
      <w:r w:rsidRPr="004D573A">
        <w:rPr>
          <w:rFonts w:ascii="Times New Roman" w:hAnsi="Times New Roman"/>
          <w:lang w:eastAsia="en-US"/>
        </w:rPr>
        <w:t xml:space="preserve"> to the MME/SGSN/MSC.</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The MME/SGSN/MSC transparently forwards this payload to the UE.</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Upon receiving this payload, the ME decrypts the K</w:t>
      </w:r>
      <w:r w:rsidRPr="00E6007D">
        <w:rPr>
          <w:rFonts w:ascii="Times New Roman" w:hAnsi="Times New Roman"/>
          <w:vertAlign w:val="subscript"/>
          <w:lang w:eastAsia="en-US"/>
        </w:rPr>
        <w:t>ME</w:t>
      </w:r>
      <w:r w:rsidRPr="004D573A">
        <w:rPr>
          <w:rFonts w:ascii="Times New Roman" w:hAnsi="Times New Roman"/>
          <w:lang w:eastAsia="en-US"/>
        </w:rPr>
        <w:t xml:space="preserve"> using its provisioned Private Key. Then the ME computes secure hash of the received nonce N</w:t>
      </w:r>
      <w:r w:rsidRPr="00E6007D">
        <w:rPr>
          <w:rFonts w:ascii="Times New Roman" w:hAnsi="Times New Roman"/>
          <w:vertAlign w:val="subscript"/>
          <w:lang w:eastAsia="en-US"/>
        </w:rPr>
        <w:t>HSS</w:t>
      </w:r>
      <w:r w:rsidRPr="004D573A">
        <w:rPr>
          <w:rFonts w:ascii="Times New Roman" w:hAnsi="Times New Roman"/>
          <w:lang w:eastAsia="en-US"/>
        </w:rPr>
        <w:t xml:space="preserve"> using the decrypted K</w:t>
      </w:r>
      <w:r w:rsidRPr="00E6007D">
        <w:rPr>
          <w:rFonts w:ascii="Times New Roman" w:hAnsi="Times New Roman"/>
          <w:vertAlign w:val="subscript"/>
          <w:lang w:eastAsia="en-US"/>
        </w:rPr>
        <w:t>ME</w:t>
      </w:r>
      <w:r w:rsidRPr="004D573A">
        <w:rPr>
          <w:rFonts w:ascii="Times New Roman" w:hAnsi="Times New Roman"/>
          <w:lang w:eastAsia="en-US"/>
        </w:rPr>
        <w:t xml:space="preserve">, and produces the response </w:t>
      </w:r>
      <w:proofErr w:type="spellStart"/>
      <w:r w:rsidRPr="004D573A">
        <w:rPr>
          <w:rFonts w:ascii="Times New Roman" w:hAnsi="Times New Roman"/>
          <w:lang w:eastAsia="en-US"/>
        </w:rPr>
        <w:t>Rsp</w:t>
      </w:r>
      <w:proofErr w:type="spellEnd"/>
      <w:r w:rsidRPr="004D573A">
        <w:rPr>
          <w:rFonts w:ascii="Times New Roman" w:hAnsi="Times New Roman"/>
          <w:lang w:eastAsia="en-US"/>
        </w:rPr>
        <w:t>. The ME stores decrypted K</w:t>
      </w:r>
      <w:r w:rsidRPr="00E6007D">
        <w:rPr>
          <w:rFonts w:ascii="Times New Roman" w:hAnsi="Times New Roman"/>
          <w:vertAlign w:val="subscript"/>
          <w:lang w:eastAsia="en-US"/>
        </w:rPr>
        <w:t xml:space="preserve">ME </w:t>
      </w:r>
      <w:r w:rsidRPr="004D573A">
        <w:rPr>
          <w:rFonts w:ascii="Times New Roman" w:hAnsi="Times New Roman"/>
          <w:lang w:eastAsia="en-US"/>
        </w:rPr>
        <w:t>in a secure memory.</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 xml:space="preserve">The response </w:t>
      </w:r>
      <w:proofErr w:type="spellStart"/>
      <w:r w:rsidRPr="004D573A">
        <w:rPr>
          <w:rFonts w:ascii="Times New Roman" w:hAnsi="Times New Roman"/>
          <w:lang w:eastAsia="en-US"/>
        </w:rPr>
        <w:t>Rsp</w:t>
      </w:r>
      <w:proofErr w:type="spellEnd"/>
      <w:r w:rsidRPr="004D573A">
        <w:rPr>
          <w:rFonts w:ascii="Times New Roman" w:hAnsi="Times New Roman"/>
          <w:lang w:eastAsia="en-US"/>
        </w:rPr>
        <w:t xml:space="preserve"> is returned to the MME/SGSN/MSC.</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 xml:space="preserve">The MME/SGSN/MSC transparently forwards the response </w:t>
      </w:r>
      <w:proofErr w:type="spellStart"/>
      <w:r w:rsidRPr="004D573A">
        <w:rPr>
          <w:rFonts w:ascii="Times New Roman" w:hAnsi="Times New Roman"/>
          <w:lang w:eastAsia="en-US"/>
        </w:rPr>
        <w:t>Rsp</w:t>
      </w:r>
      <w:proofErr w:type="spellEnd"/>
      <w:r w:rsidRPr="004D573A">
        <w:rPr>
          <w:rFonts w:ascii="Times New Roman" w:hAnsi="Times New Roman"/>
          <w:lang w:eastAsia="en-US"/>
        </w:rPr>
        <w:t xml:space="preserve"> to the HSS.</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 xml:space="preserve">The HSS validates the response </w:t>
      </w:r>
      <w:proofErr w:type="spellStart"/>
      <w:r w:rsidRPr="004D573A">
        <w:rPr>
          <w:rFonts w:ascii="Times New Roman" w:hAnsi="Times New Roman"/>
          <w:lang w:eastAsia="en-US"/>
        </w:rPr>
        <w:t>Rsp</w:t>
      </w:r>
      <w:proofErr w:type="spellEnd"/>
      <w:r w:rsidRPr="004D573A">
        <w:rPr>
          <w:rFonts w:ascii="Times New Roman" w:hAnsi="Times New Roman"/>
          <w:lang w:eastAsia="en-US"/>
        </w:rPr>
        <w:t xml:space="preserve"> and thus verifies that the K</w:t>
      </w:r>
      <w:r w:rsidRPr="00E6007D">
        <w:rPr>
          <w:rFonts w:ascii="Times New Roman" w:hAnsi="Times New Roman"/>
          <w:vertAlign w:val="subscript"/>
          <w:lang w:eastAsia="en-US"/>
        </w:rPr>
        <w:t>ME</w:t>
      </w:r>
      <w:r w:rsidRPr="004D573A">
        <w:rPr>
          <w:rFonts w:ascii="Times New Roman" w:hAnsi="Times New Roman"/>
          <w:lang w:eastAsia="en-US"/>
        </w:rPr>
        <w:t xml:space="preserve"> has been properly decrypted by the ME. This signifies that the ME has the correct Private Key paired with the Public Key that is associated with reported IMEI, and therefore valid binding is established. The HSS stores the K</w:t>
      </w:r>
      <w:r w:rsidRPr="00E6007D">
        <w:rPr>
          <w:rFonts w:ascii="Times New Roman" w:hAnsi="Times New Roman"/>
          <w:vertAlign w:val="subscript"/>
          <w:lang w:eastAsia="en-US"/>
        </w:rPr>
        <w:t>ME</w:t>
      </w:r>
      <w:r w:rsidRPr="004D573A">
        <w:rPr>
          <w:rFonts w:ascii="Times New Roman" w:hAnsi="Times New Roman"/>
          <w:lang w:eastAsia="en-US"/>
        </w:rPr>
        <w:t xml:space="preserve"> in the subscription record, and binding of IMSI with IMEI is established.</w:t>
      </w:r>
    </w:p>
    <w:p w:rsidR="00C80D46" w:rsidRPr="004D573A" w:rsidRDefault="00C80D46" w:rsidP="004D573A">
      <w:pPr>
        <w:pStyle w:val="ListNumber"/>
        <w:spacing w:before="0" w:after="120"/>
        <w:contextualSpacing w:val="0"/>
        <w:rPr>
          <w:rFonts w:ascii="Times New Roman" w:hAnsi="Times New Roman"/>
          <w:lang w:eastAsia="en-US"/>
        </w:rPr>
      </w:pPr>
      <w:r w:rsidRPr="004D573A">
        <w:rPr>
          <w:rFonts w:ascii="Times New Roman" w:hAnsi="Times New Roman"/>
          <w:lang w:eastAsia="en-US"/>
        </w:rPr>
        <w:t xml:space="preserve">The HSS sends Update Location ACK </w:t>
      </w:r>
      <w:r w:rsidR="00E6007D">
        <w:rPr>
          <w:rFonts w:ascii="Times New Roman" w:hAnsi="Times New Roman"/>
          <w:lang w:eastAsia="en-US"/>
        </w:rPr>
        <w:t>concluding the provisioning process</w:t>
      </w:r>
      <w:r w:rsidRPr="004D573A">
        <w:rPr>
          <w:rFonts w:ascii="Times New Roman" w:hAnsi="Times New Roman"/>
          <w:lang w:eastAsia="en-US"/>
        </w:rPr>
        <w:t>.</w:t>
      </w:r>
    </w:p>
    <w:p w:rsidR="00C80D46" w:rsidRPr="00C80D46" w:rsidRDefault="00C80D46" w:rsidP="00C80D46">
      <w:pPr>
        <w:pStyle w:val="Heading1"/>
      </w:pPr>
      <w:r w:rsidRPr="00C80D46">
        <w:t>3</w:t>
      </w:r>
      <w:r w:rsidRPr="00C80D46">
        <w:tab/>
      </w:r>
      <w:r w:rsidR="00E6007D">
        <w:t>Conclusion</w:t>
      </w:r>
      <w:r w:rsidRPr="00C80D46">
        <w:t xml:space="preserve"> </w:t>
      </w:r>
    </w:p>
    <w:p w:rsidR="009B2320" w:rsidRDefault="00C80D46" w:rsidP="00E6007D">
      <w:pPr>
        <w:rPr>
          <w:rFonts w:ascii="Times New Roman" w:eastAsia="Times New Roman" w:hAnsi="Times New Roman"/>
          <w:lang w:eastAsia="en-US"/>
        </w:rPr>
      </w:pPr>
      <w:r w:rsidRPr="00C80D46">
        <w:rPr>
          <w:rFonts w:ascii="Times New Roman" w:eastAsia="Times New Roman" w:hAnsi="Times New Roman"/>
          <w:lang w:eastAsia="en-US"/>
        </w:rPr>
        <w:t xml:space="preserve">This paper analyzes several deployment scenarios and use cases for MTC subscriptions that are restricted to specific devices, and provides examples of </w:t>
      </w:r>
      <w:r w:rsidR="00E6007D">
        <w:rPr>
          <w:rFonts w:ascii="Times New Roman" w:eastAsia="Times New Roman" w:hAnsi="Times New Roman"/>
          <w:lang w:eastAsia="en-US"/>
        </w:rPr>
        <w:t xml:space="preserve">how to </w:t>
      </w:r>
      <w:r w:rsidRPr="00C80D46">
        <w:rPr>
          <w:rFonts w:ascii="Times New Roman" w:eastAsia="Times New Roman" w:hAnsi="Times New Roman"/>
          <w:lang w:eastAsia="en-US"/>
        </w:rPr>
        <w:t>provision binding credentials in the MTC device and the network</w:t>
      </w:r>
      <w:r w:rsidR="00E6007D">
        <w:rPr>
          <w:rFonts w:ascii="Times New Roman" w:eastAsia="Times New Roman" w:hAnsi="Times New Roman"/>
          <w:lang w:eastAsia="en-US"/>
        </w:rPr>
        <w:t xml:space="preserve"> using 3GPP – specific provisioning procedure</w:t>
      </w:r>
      <w:r w:rsidRPr="00C80D46">
        <w:rPr>
          <w:rFonts w:ascii="Times New Roman" w:eastAsia="Times New Roman" w:hAnsi="Times New Roman"/>
          <w:lang w:eastAsia="en-US"/>
        </w:rPr>
        <w:t>.</w:t>
      </w:r>
    </w:p>
    <w:sectPr w:rsidR="009B2320" w:rsidSect="00B56F39">
      <w:headerReference w:type="default" r:id="rId10"/>
      <w:footerReference w:type="default" r:id="rId11"/>
      <w:type w:val="continuous"/>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F3B" w:rsidRDefault="00E93F3B">
      <w:r>
        <w:separator/>
      </w:r>
    </w:p>
  </w:endnote>
  <w:endnote w:type="continuationSeparator" w:id="0">
    <w:p w:rsidR="00E93F3B" w:rsidRDefault="00E93F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rsidP="00621ED2">
    <w:pPr>
      <w:pStyle w:val="Header"/>
      <w:framePr w:w="562" w:h="290" w:hRule="exact" w:wrap="around" w:vAnchor="text" w:hAnchor="margin" w:y="-5"/>
      <w:rPr>
        <w:b/>
        <w:bCs/>
        <w:i/>
        <w:iCs/>
        <w:sz w:val="18"/>
      </w:rPr>
    </w:pPr>
    <w:r>
      <w:rPr>
        <w:b/>
        <w:bCs/>
        <w:i/>
        <w:iCs/>
        <w:sz w:val="18"/>
      </w:rPr>
      <w:t>3GPP</w:t>
    </w:r>
  </w:p>
  <w:p w:rsidR="00C8490C" w:rsidRDefault="00C8490C" w:rsidP="00574869">
    <w:pPr>
      <w:pStyle w:val="Header"/>
      <w:framePr w:w="1133" w:h="470" w:hRule="exact" w:wrap="around" w:vAnchor="text" w:hAnchor="page" w:x="9622" w:y="-5"/>
      <w:rPr>
        <w:b/>
        <w:bCs/>
        <w:i/>
        <w:iCs/>
        <w:sz w:val="18"/>
      </w:rPr>
    </w:pPr>
    <w:r>
      <w:rPr>
        <w:b/>
        <w:bCs/>
        <w:i/>
        <w:iCs/>
        <w:sz w:val="18"/>
      </w:rPr>
      <w:t>SA WG3 TD</w:t>
    </w:r>
  </w:p>
  <w:p w:rsidR="00C8490C" w:rsidRDefault="00C849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F3B" w:rsidRDefault="00E93F3B">
      <w:r>
        <w:separator/>
      </w:r>
    </w:p>
  </w:footnote>
  <w:footnote w:type="continuationSeparator" w:id="0">
    <w:p w:rsidR="00E93F3B" w:rsidRDefault="00E93F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90C" w:rsidRDefault="00C8490C">
    <w:pPr>
      <w:pStyle w:val="Header"/>
      <w:framePr w:h="272" w:hRule="exact" w:wrap="around" w:vAnchor="text" w:hAnchor="margin" w:xAlign="center" w:y="1"/>
      <w:spacing w:before="0"/>
      <w:rPr>
        <w:b/>
        <w:bCs/>
        <w:sz w:val="18"/>
      </w:rPr>
    </w:pPr>
    <w:r>
      <w:rPr>
        <w:b/>
        <w:bCs/>
        <w:sz w:val="18"/>
      </w:rPr>
      <w:t xml:space="preserve">Page </w:t>
    </w:r>
    <w:r w:rsidR="00CD5B47">
      <w:rPr>
        <w:b/>
        <w:bCs/>
        <w:sz w:val="18"/>
      </w:rPr>
      <w:fldChar w:fldCharType="begin"/>
    </w:r>
    <w:r>
      <w:rPr>
        <w:b/>
        <w:bCs/>
        <w:sz w:val="18"/>
      </w:rPr>
      <w:instrText xml:space="preserve">page </w:instrText>
    </w:r>
    <w:r w:rsidR="00CD5B47">
      <w:rPr>
        <w:b/>
        <w:bCs/>
        <w:sz w:val="18"/>
      </w:rPr>
      <w:fldChar w:fldCharType="separate"/>
    </w:r>
    <w:r w:rsidR="007D0AE0">
      <w:rPr>
        <w:b/>
        <w:bCs/>
        <w:noProof/>
        <w:sz w:val="18"/>
      </w:rPr>
      <w:t>1</w:t>
    </w:r>
    <w:r w:rsidR="00CD5B47">
      <w:rPr>
        <w:b/>
        <w:bCs/>
        <w:sz w:val="18"/>
      </w:rPr>
      <w:fldChar w:fldCharType="end"/>
    </w:r>
  </w:p>
  <w:p w:rsidR="00C8490C" w:rsidRDefault="00C8490C">
    <w:pPr>
      <w:pStyle w:val="Header"/>
      <w:framePr w:h="244" w:hRule="exact" w:wrap="around" w:vAnchor="text" w:hAnchor="margin" w:xAlign="right" w:y="1"/>
      <w:spacing w:before="0"/>
      <w:rPr>
        <w:b/>
        <w:bCs/>
        <w:sz w:val="18"/>
      </w:rPr>
    </w:pPr>
    <w:r>
      <w:rPr>
        <w:b/>
        <w:bCs/>
        <w:sz w:val="18"/>
      </w:rPr>
      <w:t>-</w:t>
    </w:r>
  </w:p>
  <w:p w:rsidR="00C8490C" w:rsidRDefault="00C84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4E44F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9C281B0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BDB2D9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56182AB6"/>
    <w:lvl w:ilvl="0">
      <w:start w:val="1"/>
      <w:numFmt w:val="decimal"/>
      <w:pStyle w:val="ListNumber2"/>
      <w:lvlText w:val="%1."/>
      <w:lvlJc w:val="left"/>
      <w:pPr>
        <w:tabs>
          <w:tab w:val="num" w:pos="643"/>
        </w:tabs>
        <w:ind w:left="643" w:hanging="360"/>
      </w:pPr>
    </w:lvl>
  </w:abstractNum>
  <w:abstractNum w:abstractNumId="4">
    <w:nsid w:val="FFFFFF80"/>
    <w:multiLevelType w:val="singleLevel"/>
    <w:tmpl w:val="C9987D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04872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19AD39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7E65DEA"/>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D17C148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C4AB8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04A0A23"/>
    <w:multiLevelType w:val="hybridMultilevel"/>
    <w:tmpl w:val="3ECEBB1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nsid w:val="115808FD"/>
    <w:multiLevelType w:val="hybridMultilevel"/>
    <w:tmpl w:val="485A347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E0315EC"/>
    <w:multiLevelType w:val="hybridMultilevel"/>
    <w:tmpl w:val="5894B6CC"/>
    <w:lvl w:ilvl="0" w:tplc="A3A2E7CE">
      <w:numFmt w:val="bullet"/>
      <w:lvlText w:val="-"/>
      <w:lvlJc w:val="left"/>
      <w:pPr>
        <w:tabs>
          <w:tab w:val="num" w:pos="1665"/>
        </w:tabs>
        <w:ind w:left="1665"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0B31F9A"/>
    <w:multiLevelType w:val="hybridMultilevel"/>
    <w:tmpl w:val="0EC281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51F4604"/>
    <w:multiLevelType w:val="hybridMultilevel"/>
    <w:tmpl w:val="7A50AC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79C4DB7"/>
    <w:multiLevelType w:val="hybridMultilevel"/>
    <w:tmpl w:val="7CAA05CE"/>
    <w:lvl w:ilvl="0" w:tplc="D414A038">
      <w:start w:val="1"/>
      <w:numFmt w:val="decimal"/>
      <w:pStyle w:val="Requirement"/>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384E3898"/>
    <w:multiLevelType w:val="hybridMultilevel"/>
    <w:tmpl w:val="BD40F6BC"/>
    <w:lvl w:ilvl="0" w:tplc="82D80086">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B61298"/>
    <w:multiLevelType w:val="hybridMultilevel"/>
    <w:tmpl w:val="1678577E"/>
    <w:lvl w:ilvl="0" w:tplc="A8F4422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E47591"/>
    <w:multiLevelType w:val="multilevel"/>
    <w:tmpl w:val="FBE2C27A"/>
    <w:lvl w:ilvl="0">
      <w:start w:val="8"/>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91333F8"/>
    <w:multiLevelType w:val="hybridMultilevel"/>
    <w:tmpl w:val="E56E6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9D11937"/>
    <w:multiLevelType w:val="hybridMultilevel"/>
    <w:tmpl w:val="2892E3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FE00FFD"/>
    <w:multiLevelType w:val="hybridMultilevel"/>
    <w:tmpl w:val="AFEA2A42"/>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8FF5F5F"/>
    <w:multiLevelType w:val="hybridMultilevel"/>
    <w:tmpl w:val="1C287E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C74598"/>
    <w:multiLevelType w:val="hybridMultilevel"/>
    <w:tmpl w:val="2A94DC96"/>
    <w:lvl w:ilvl="0" w:tplc="A3A2E7CE">
      <w:numFmt w:val="bullet"/>
      <w:lvlText w:val="-"/>
      <w:lvlJc w:val="left"/>
      <w:pPr>
        <w:tabs>
          <w:tab w:val="num" w:pos="1658"/>
        </w:tabs>
        <w:ind w:left="1658" w:hanging="360"/>
      </w:pPr>
      <w:rPr>
        <w:rFonts w:ascii="Arial" w:eastAsia="MS Mincho" w:hAnsi="Arial" w:cs="Arial" w:hint="default"/>
      </w:rPr>
    </w:lvl>
    <w:lvl w:ilvl="1" w:tplc="04090003">
      <w:start w:val="1"/>
      <w:numFmt w:val="bullet"/>
      <w:lvlText w:val="o"/>
      <w:lvlJc w:val="left"/>
      <w:pPr>
        <w:tabs>
          <w:tab w:val="num" w:pos="2378"/>
        </w:tabs>
        <w:ind w:left="2378" w:hanging="360"/>
      </w:pPr>
      <w:rPr>
        <w:rFonts w:ascii="Courier New" w:hAnsi="Courier New" w:cs="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cs="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cs="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1947FBB"/>
    <w:multiLevelType w:val="hybridMultilevel"/>
    <w:tmpl w:val="F816FA0A"/>
    <w:lvl w:ilvl="0" w:tplc="53065F1A">
      <w:start w:val="1"/>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nsid w:val="7521428A"/>
    <w:multiLevelType w:val="hybridMultilevel"/>
    <w:tmpl w:val="ED8CA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BF66423"/>
    <w:multiLevelType w:val="hybridMultilevel"/>
    <w:tmpl w:val="C3C4B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4A150B"/>
    <w:multiLevelType w:val="hybridMultilevel"/>
    <w:tmpl w:val="56FEC396"/>
    <w:lvl w:ilvl="0" w:tplc="82D80086">
      <w:start w:val="1"/>
      <w:numFmt w:val="decimal"/>
      <w:lvlText w:val="%1."/>
      <w:lvlJc w:val="left"/>
      <w:pPr>
        <w:ind w:left="1665" w:hanging="13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6"/>
  </w:num>
  <w:num w:numId="3">
    <w:abstractNumId w:val="25"/>
  </w:num>
  <w:num w:numId="4">
    <w:abstractNumId w:val="11"/>
  </w:num>
  <w:num w:numId="5">
    <w:abstractNumId w:val="35"/>
  </w:num>
  <w:num w:numId="6">
    <w:abstractNumId w:val="16"/>
  </w:num>
  <w:num w:numId="7">
    <w:abstractNumId w:val="15"/>
  </w:num>
  <w:num w:numId="8">
    <w:abstractNumId w:val="28"/>
  </w:num>
  <w:num w:numId="9">
    <w:abstractNumId w:val="27"/>
  </w:num>
  <w:num w:numId="10">
    <w:abstractNumId w:val="20"/>
  </w:num>
  <w:num w:numId="11">
    <w:abstractNumId w:val="12"/>
  </w:num>
  <w:num w:numId="12">
    <w:abstractNumId w:val="40"/>
  </w:num>
  <w:num w:numId="13">
    <w:abstractNumId w:val="33"/>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1"/>
  </w:num>
  <w:num w:numId="27">
    <w:abstractNumId w:val="41"/>
  </w:num>
  <w:num w:numId="28">
    <w:abstractNumId w:val="19"/>
  </w:num>
  <w:num w:numId="29">
    <w:abstractNumId w:val="36"/>
  </w:num>
  <w:num w:numId="30">
    <w:abstractNumId w:val="13"/>
  </w:num>
  <w:num w:numId="31">
    <w:abstractNumId w:val="18"/>
  </w:num>
  <w:num w:numId="32">
    <w:abstractNumId w:val="37"/>
  </w:num>
  <w:num w:numId="33">
    <w:abstractNumId w:val="17"/>
  </w:num>
  <w:num w:numId="34">
    <w:abstractNumId w:val="21"/>
  </w:num>
  <w:num w:numId="35">
    <w:abstractNumId w:val="34"/>
  </w:num>
  <w:num w:numId="36">
    <w:abstractNumId w:val="29"/>
  </w:num>
  <w:num w:numId="37">
    <w:abstractNumId w:val="24"/>
  </w:num>
  <w:num w:numId="38">
    <w:abstractNumId w:val="14"/>
  </w:num>
  <w:num w:numId="39">
    <w:abstractNumId w:val="38"/>
  </w:num>
  <w:num w:numId="40">
    <w:abstractNumId w:val="23"/>
  </w:num>
  <w:num w:numId="41">
    <w:abstractNumId w:val="32"/>
  </w:num>
  <w:num w:numId="42">
    <w:abstractNumId w:val="42"/>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compat>
  <w:rsids>
    <w:rsidRoot w:val="00FA4F7B"/>
    <w:rsid w:val="00001ACD"/>
    <w:rsid w:val="00001FDE"/>
    <w:rsid w:val="0000507C"/>
    <w:rsid w:val="0000540D"/>
    <w:rsid w:val="00005C32"/>
    <w:rsid w:val="00007954"/>
    <w:rsid w:val="000106A8"/>
    <w:rsid w:val="00010C59"/>
    <w:rsid w:val="000112F1"/>
    <w:rsid w:val="000161E9"/>
    <w:rsid w:val="0001782D"/>
    <w:rsid w:val="00020670"/>
    <w:rsid w:val="00022A41"/>
    <w:rsid w:val="00027742"/>
    <w:rsid w:val="00030FBA"/>
    <w:rsid w:val="00033941"/>
    <w:rsid w:val="000360F6"/>
    <w:rsid w:val="00040ABF"/>
    <w:rsid w:val="00046517"/>
    <w:rsid w:val="000530FE"/>
    <w:rsid w:val="00053A23"/>
    <w:rsid w:val="000541A8"/>
    <w:rsid w:val="0006317B"/>
    <w:rsid w:val="00063B78"/>
    <w:rsid w:val="00064115"/>
    <w:rsid w:val="00066BC1"/>
    <w:rsid w:val="0007125E"/>
    <w:rsid w:val="00073B3C"/>
    <w:rsid w:val="00073BA6"/>
    <w:rsid w:val="00074B5B"/>
    <w:rsid w:val="00075C2E"/>
    <w:rsid w:val="00091819"/>
    <w:rsid w:val="00097B8C"/>
    <w:rsid w:val="000B48E3"/>
    <w:rsid w:val="000B60AF"/>
    <w:rsid w:val="000C00D4"/>
    <w:rsid w:val="000C1B27"/>
    <w:rsid w:val="000C3A13"/>
    <w:rsid w:val="000D3E39"/>
    <w:rsid w:val="000D4C02"/>
    <w:rsid w:val="000D5C5E"/>
    <w:rsid w:val="000E15C7"/>
    <w:rsid w:val="000E683A"/>
    <w:rsid w:val="000E6878"/>
    <w:rsid w:val="000E68C1"/>
    <w:rsid w:val="000F02BC"/>
    <w:rsid w:val="000F721C"/>
    <w:rsid w:val="00100D1D"/>
    <w:rsid w:val="00100F1F"/>
    <w:rsid w:val="00101826"/>
    <w:rsid w:val="00104471"/>
    <w:rsid w:val="001046D1"/>
    <w:rsid w:val="00105FCF"/>
    <w:rsid w:val="00112E2A"/>
    <w:rsid w:val="00114661"/>
    <w:rsid w:val="00120A9D"/>
    <w:rsid w:val="001232EA"/>
    <w:rsid w:val="00123694"/>
    <w:rsid w:val="00123784"/>
    <w:rsid w:val="00130383"/>
    <w:rsid w:val="0013095E"/>
    <w:rsid w:val="00132D54"/>
    <w:rsid w:val="001336A8"/>
    <w:rsid w:val="001402E4"/>
    <w:rsid w:val="00140973"/>
    <w:rsid w:val="001415BB"/>
    <w:rsid w:val="00145D3E"/>
    <w:rsid w:val="00150A14"/>
    <w:rsid w:val="00153A19"/>
    <w:rsid w:val="00156BE4"/>
    <w:rsid w:val="0016309D"/>
    <w:rsid w:val="00166370"/>
    <w:rsid w:val="00167C2D"/>
    <w:rsid w:val="00167E58"/>
    <w:rsid w:val="0017312E"/>
    <w:rsid w:val="00174411"/>
    <w:rsid w:val="001745E6"/>
    <w:rsid w:val="00183B4D"/>
    <w:rsid w:val="00185C42"/>
    <w:rsid w:val="00186D6B"/>
    <w:rsid w:val="001908F1"/>
    <w:rsid w:val="00196007"/>
    <w:rsid w:val="001962B3"/>
    <w:rsid w:val="001A1530"/>
    <w:rsid w:val="001A4A8C"/>
    <w:rsid w:val="001A7335"/>
    <w:rsid w:val="001B7747"/>
    <w:rsid w:val="001C7573"/>
    <w:rsid w:val="001D0A56"/>
    <w:rsid w:val="001D0F5C"/>
    <w:rsid w:val="001D1962"/>
    <w:rsid w:val="001D1EFD"/>
    <w:rsid w:val="001D5325"/>
    <w:rsid w:val="001E23A6"/>
    <w:rsid w:val="001E2A0F"/>
    <w:rsid w:val="001E3709"/>
    <w:rsid w:val="001F2B02"/>
    <w:rsid w:val="001F358C"/>
    <w:rsid w:val="001F609B"/>
    <w:rsid w:val="001F737B"/>
    <w:rsid w:val="002034D2"/>
    <w:rsid w:val="0021243A"/>
    <w:rsid w:val="00214CF0"/>
    <w:rsid w:val="00215C2B"/>
    <w:rsid w:val="0022187E"/>
    <w:rsid w:val="00221B4E"/>
    <w:rsid w:val="00222DEF"/>
    <w:rsid w:val="0022355E"/>
    <w:rsid w:val="0022377A"/>
    <w:rsid w:val="00223965"/>
    <w:rsid w:val="002420DF"/>
    <w:rsid w:val="00245B4C"/>
    <w:rsid w:val="00247281"/>
    <w:rsid w:val="00247F92"/>
    <w:rsid w:val="00250D43"/>
    <w:rsid w:val="00252B86"/>
    <w:rsid w:val="00254161"/>
    <w:rsid w:val="00257F1B"/>
    <w:rsid w:val="00262F3F"/>
    <w:rsid w:val="00264BBE"/>
    <w:rsid w:val="002651D0"/>
    <w:rsid w:val="0026752D"/>
    <w:rsid w:val="00271522"/>
    <w:rsid w:val="002715D8"/>
    <w:rsid w:val="0027344D"/>
    <w:rsid w:val="002747A9"/>
    <w:rsid w:val="002757C8"/>
    <w:rsid w:val="00280B28"/>
    <w:rsid w:val="00282747"/>
    <w:rsid w:val="0028464A"/>
    <w:rsid w:val="00284A7B"/>
    <w:rsid w:val="002871DF"/>
    <w:rsid w:val="0029201E"/>
    <w:rsid w:val="002923A9"/>
    <w:rsid w:val="00292D7D"/>
    <w:rsid w:val="00293225"/>
    <w:rsid w:val="002934A2"/>
    <w:rsid w:val="00294E16"/>
    <w:rsid w:val="00295ABB"/>
    <w:rsid w:val="00295FA8"/>
    <w:rsid w:val="00296B1F"/>
    <w:rsid w:val="002A12B9"/>
    <w:rsid w:val="002A32F3"/>
    <w:rsid w:val="002A34E6"/>
    <w:rsid w:val="002A6A73"/>
    <w:rsid w:val="002B3482"/>
    <w:rsid w:val="002B672D"/>
    <w:rsid w:val="002B77EF"/>
    <w:rsid w:val="002C25D3"/>
    <w:rsid w:val="002C34A3"/>
    <w:rsid w:val="002D09C2"/>
    <w:rsid w:val="002D2870"/>
    <w:rsid w:val="002D6177"/>
    <w:rsid w:val="002E022C"/>
    <w:rsid w:val="002E3818"/>
    <w:rsid w:val="002F502C"/>
    <w:rsid w:val="002F57C6"/>
    <w:rsid w:val="002F7251"/>
    <w:rsid w:val="002F7C8D"/>
    <w:rsid w:val="00304B7C"/>
    <w:rsid w:val="00306D68"/>
    <w:rsid w:val="00307A48"/>
    <w:rsid w:val="00311455"/>
    <w:rsid w:val="00313BF5"/>
    <w:rsid w:val="00315DE7"/>
    <w:rsid w:val="003176AC"/>
    <w:rsid w:val="00320A17"/>
    <w:rsid w:val="003242BD"/>
    <w:rsid w:val="00331757"/>
    <w:rsid w:val="00334A91"/>
    <w:rsid w:val="00337EC5"/>
    <w:rsid w:val="00340A55"/>
    <w:rsid w:val="0034321E"/>
    <w:rsid w:val="00344087"/>
    <w:rsid w:val="00350444"/>
    <w:rsid w:val="003526FD"/>
    <w:rsid w:val="00353D97"/>
    <w:rsid w:val="00361685"/>
    <w:rsid w:val="0036212F"/>
    <w:rsid w:val="00363EFE"/>
    <w:rsid w:val="00364DF8"/>
    <w:rsid w:val="00366E97"/>
    <w:rsid w:val="00370CB0"/>
    <w:rsid w:val="00373279"/>
    <w:rsid w:val="0037476D"/>
    <w:rsid w:val="00385DDD"/>
    <w:rsid w:val="003866DA"/>
    <w:rsid w:val="00387A12"/>
    <w:rsid w:val="00396F34"/>
    <w:rsid w:val="00397731"/>
    <w:rsid w:val="003A1AE0"/>
    <w:rsid w:val="003A30A2"/>
    <w:rsid w:val="003A503A"/>
    <w:rsid w:val="003A7F4B"/>
    <w:rsid w:val="003B06ED"/>
    <w:rsid w:val="003B34CC"/>
    <w:rsid w:val="003B4E1F"/>
    <w:rsid w:val="003B7C63"/>
    <w:rsid w:val="003C0DCE"/>
    <w:rsid w:val="003C3EAA"/>
    <w:rsid w:val="003C5A7C"/>
    <w:rsid w:val="003D5605"/>
    <w:rsid w:val="003D570F"/>
    <w:rsid w:val="003E1060"/>
    <w:rsid w:val="003E4A5B"/>
    <w:rsid w:val="003F1EF6"/>
    <w:rsid w:val="003F2290"/>
    <w:rsid w:val="00401432"/>
    <w:rsid w:val="00405C39"/>
    <w:rsid w:val="004068F9"/>
    <w:rsid w:val="0042164D"/>
    <w:rsid w:val="00422FFA"/>
    <w:rsid w:val="00423EE4"/>
    <w:rsid w:val="00424E68"/>
    <w:rsid w:val="0042644C"/>
    <w:rsid w:val="00435A3D"/>
    <w:rsid w:val="00436F9B"/>
    <w:rsid w:val="00440912"/>
    <w:rsid w:val="00444FCC"/>
    <w:rsid w:val="00454E5B"/>
    <w:rsid w:val="00456076"/>
    <w:rsid w:val="004624DC"/>
    <w:rsid w:val="00464C1F"/>
    <w:rsid w:val="004660DB"/>
    <w:rsid w:val="00470E37"/>
    <w:rsid w:val="004729A1"/>
    <w:rsid w:val="00477E35"/>
    <w:rsid w:val="00480989"/>
    <w:rsid w:val="004815AA"/>
    <w:rsid w:val="00481B2D"/>
    <w:rsid w:val="00481CA9"/>
    <w:rsid w:val="00483393"/>
    <w:rsid w:val="00484DE8"/>
    <w:rsid w:val="004914EA"/>
    <w:rsid w:val="0049264B"/>
    <w:rsid w:val="00493385"/>
    <w:rsid w:val="004A2B1B"/>
    <w:rsid w:val="004A38AD"/>
    <w:rsid w:val="004B12D9"/>
    <w:rsid w:val="004B5494"/>
    <w:rsid w:val="004C0B1E"/>
    <w:rsid w:val="004C3B0B"/>
    <w:rsid w:val="004C4809"/>
    <w:rsid w:val="004C4E6C"/>
    <w:rsid w:val="004C55E5"/>
    <w:rsid w:val="004D4758"/>
    <w:rsid w:val="004D5012"/>
    <w:rsid w:val="004D573A"/>
    <w:rsid w:val="004D6346"/>
    <w:rsid w:val="004D6B2C"/>
    <w:rsid w:val="004E162F"/>
    <w:rsid w:val="004E3765"/>
    <w:rsid w:val="004E533C"/>
    <w:rsid w:val="004E58F6"/>
    <w:rsid w:val="004E65D1"/>
    <w:rsid w:val="004F0E2F"/>
    <w:rsid w:val="004F2EF6"/>
    <w:rsid w:val="004F56A8"/>
    <w:rsid w:val="00510B81"/>
    <w:rsid w:val="00511684"/>
    <w:rsid w:val="00515C08"/>
    <w:rsid w:val="00521B4A"/>
    <w:rsid w:val="005220AD"/>
    <w:rsid w:val="005221E5"/>
    <w:rsid w:val="00524851"/>
    <w:rsid w:val="00526F08"/>
    <w:rsid w:val="00527286"/>
    <w:rsid w:val="00530F84"/>
    <w:rsid w:val="00534EE7"/>
    <w:rsid w:val="00534FFE"/>
    <w:rsid w:val="00535F8D"/>
    <w:rsid w:val="005431EC"/>
    <w:rsid w:val="0054569B"/>
    <w:rsid w:val="005553E8"/>
    <w:rsid w:val="0055569F"/>
    <w:rsid w:val="00556042"/>
    <w:rsid w:val="00556EBE"/>
    <w:rsid w:val="005600C8"/>
    <w:rsid w:val="00562A85"/>
    <w:rsid w:val="00564172"/>
    <w:rsid w:val="00574869"/>
    <w:rsid w:val="00576C0B"/>
    <w:rsid w:val="00580C07"/>
    <w:rsid w:val="00581E66"/>
    <w:rsid w:val="00583939"/>
    <w:rsid w:val="005843DF"/>
    <w:rsid w:val="00585714"/>
    <w:rsid w:val="00594062"/>
    <w:rsid w:val="00596306"/>
    <w:rsid w:val="00597865"/>
    <w:rsid w:val="005A1792"/>
    <w:rsid w:val="005A60D6"/>
    <w:rsid w:val="005B1094"/>
    <w:rsid w:val="005B3BA9"/>
    <w:rsid w:val="005B69B4"/>
    <w:rsid w:val="005B72D6"/>
    <w:rsid w:val="005C0DCA"/>
    <w:rsid w:val="005D079A"/>
    <w:rsid w:val="005D10FE"/>
    <w:rsid w:val="005D1195"/>
    <w:rsid w:val="005D1629"/>
    <w:rsid w:val="005D1AB9"/>
    <w:rsid w:val="005D4127"/>
    <w:rsid w:val="005D655D"/>
    <w:rsid w:val="005E053D"/>
    <w:rsid w:val="005E2436"/>
    <w:rsid w:val="005E25ED"/>
    <w:rsid w:val="005E39D7"/>
    <w:rsid w:val="005F1AB2"/>
    <w:rsid w:val="005F52CD"/>
    <w:rsid w:val="005F6D66"/>
    <w:rsid w:val="006042AF"/>
    <w:rsid w:val="0061071E"/>
    <w:rsid w:val="0061398B"/>
    <w:rsid w:val="00621ED2"/>
    <w:rsid w:val="006224CB"/>
    <w:rsid w:val="006244B6"/>
    <w:rsid w:val="00625065"/>
    <w:rsid w:val="00630856"/>
    <w:rsid w:val="00633D9C"/>
    <w:rsid w:val="00633DFF"/>
    <w:rsid w:val="006342BB"/>
    <w:rsid w:val="00640F86"/>
    <w:rsid w:val="00643A51"/>
    <w:rsid w:val="00646364"/>
    <w:rsid w:val="00647AF4"/>
    <w:rsid w:val="00651895"/>
    <w:rsid w:val="006543C0"/>
    <w:rsid w:val="00654B56"/>
    <w:rsid w:val="00655D5A"/>
    <w:rsid w:val="00656B4D"/>
    <w:rsid w:val="006578BB"/>
    <w:rsid w:val="00660144"/>
    <w:rsid w:val="00666331"/>
    <w:rsid w:val="00666900"/>
    <w:rsid w:val="00670062"/>
    <w:rsid w:val="00670D46"/>
    <w:rsid w:val="00672157"/>
    <w:rsid w:val="006738C7"/>
    <w:rsid w:val="00675414"/>
    <w:rsid w:val="006760D5"/>
    <w:rsid w:val="00681589"/>
    <w:rsid w:val="00683FDD"/>
    <w:rsid w:val="00684065"/>
    <w:rsid w:val="00686425"/>
    <w:rsid w:val="00687C9F"/>
    <w:rsid w:val="00692260"/>
    <w:rsid w:val="006A6B48"/>
    <w:rsid w:val="006B0E67"/>
    <w:rsid w:val="006B3824"/>
    <w:rsid w:val="006B3FA5"/>
    <w:rsid w:val="006B6C70"/>
    <w:rsid w:val="006B7134"/>
    <w:rsid w:val="006C2145"/>
    <w:rsid w:val="006C3C74"/>
    <w:rsid w:val="006C5F99"/>
    <w:rsid w:val="006E1C02"/>
    <w:rsid w:val="006E6000"/>
    <w:rsid w:val="006E70F5"/>
    <w:rsid w:val="006F16F8"/>
    <w:rsid w:val="006F1926"/>
    <w:rsid w:val="006F2E96"/>
    <w:rsid w:val="006F71E8"/>
    <w:rsid w:val="0070278C"/>
    <w:rsid w:val="007028D7"/>
    <w:rsid w:val="00703915"/>
    <w:rsid w:val="007134E1"/>
    <w:rsid w:val="00714FC4"/>
    <w:rsid w:val="0072403A"/>
    <w:rsid w:val="007257BA"/>
    <w:rsid w:val="007257E1"/>
    <w:rsid w:val="00725BEA"/>
    <w:rsid w:val="00727141"/>
    <w:rsid w:val="00727C9E"/>
    <w:rsid w:val="007331FE"/>
    <w:rsid w:val="007334D5"/>
    <w:rsid w:val="00742D57"/>
    <w:rsid w:val="007447AB"/>
    <w:rsid w:val="00744B18"/>
    <w:rsid w:val="0074613C"/>
    <w:rsid w:val="00750E09"/>
    <w:rsid w:val="0075127A"/>
    <w:rsid w:val="00752131"/>
    <w:rsid w:val="00752382"/>
    <w:rsid w:val="0075529E"/>
    <w:rsid w:val="00755C94"/>
    <w:rsid w:val="00757DD1"/>
    <w:rsid w:val="00766977"/>
    <w:rsid w:val="00766B97"/>
    <w:rsid w:val="007672D2"/>
    <w:rsid w:val="007678F6"/>
    <w:rsid w:val="007747C7"/>
    <w:rsid w:val="00780E4F"/>
    <w:rsid w:val="0078332D"/>
    <w:rsid w:val="00784CC9"/>
    <w:rsid w:val="007850E9"/>
    <w:rsid w:val="00786DC8"/>
    <w:rsid w:val="00790579"/>
    <w:rsid w:val="00792E00"/>
    <w:rsid w:val="007952FB"/>
    <w:rsid w:val="00796388"/>
    <w:rsid w:val="007A1C8E"/>
    <w:rsid w:val="007A377A"/>
    <w:rsid w:val="007A4292"/>
    <w:rsid w:val="007A44ED"/>
    <w:rsid w:val="007A450B"/>
    <w:rsid w:val="007B221E"/>
    <w:rsid w:val="007B2272"/>
    <w:rsid w:val="007C00A3"/>
    <w:rsid w:val="007C23CA"/>
    <w:rsid w:val="007C3998"/>
    <w:rsid w:val="007C4AE1"/>
    <w:rsid w:val="007C5F82"/>
    <w:rsid w:val="007D0AE0"/>
    <w:rsid w:val="007D1B38"/>
    <w:rsid w:val="007D1CBE"/>
    <w:rsid w:val="007D7E15"/>
    <w:rsid w:val="007D7FE9"/>
    <w:rsid w:val="007E67AF"/>
    <w:rsid w:val="00800B15"/>
    <w:rsid w:val="0080290B"/>
    <w:rsid w:val="00810224"/>
    <w:rsid w:val="00813507"/>
    <w:rsid w:val="00813D39"/>
    <w:rsid w:val="00816231"/>
    <w:rsid w:val="00817983"/>
    <w:rsid w:val="00821716"/>
    <w:rsid w:val="00822080"/>
    <w:rsid w:val="00827667"/>
    <w:rsid w:val="0083300F"/>
    <w:rsid w:val="00834552"/>
    <w:rsid w:val="00835008"/>
    <w:rsid w:val="008403BC"/>
    <w:rsid w:val="00840A0A"/>
    <w:rsid w:val="00840FC6"/>
    <w:rsid w:val="00844501"/>
    <w:rsid w:val="00846950"/>
    <w:rsid w:val="00860D7D"/>
    <w:rsid w:val="0086106E"/>
    <w:rsid w:val="008719DB"/>
    <w:rsid w:val="00871E78"/>
    <w:rsid w:val="00872555"/>
    <w:rsid w:val="00873AFF"/>
    <w:rsid w:val="0087786F"/>
    <w:rsid w:val="00885CBD"/>
    <w:rsid w:val="00886814"/>
    <w:rsid w:val="0088706A"/>
    <w:rsid w:val="008903BB"/>
    <w:rsid w:val="008905E0"/>
    <w:rsid w:val="008935EC"/>
    <w:rsid w:val="0089377C"/>
    <w:rsid w:val="00896AEF"/>
    <w:rsid w:val="008A799B"/>
    <w:rsid w:val="008B4308"/>
    <w:rsid w:val="008B44EB"/>
    <w:rsid w:val="008B464A"/>
    <w:rsid w:val="008C3558"/>
    <w:rsid w:val="008C43CF"/>
    <w:rsid w:val="008C483E"/>
    <w:rsid w:val="008C5399"/>
    <w:rsid w:val="008C594C"/>
    <w:rsid w:val="008C72F0"/>
    <w:rsid w:val="008C771F"/>
    <w:rsid w:val="008C7A19"/>
    <w:rsid w:val="008D408A"/>
    <w:rsid w:val="008D6323"/>
    <w:rsid w:val="008E0C74"/>
    <w:rsid w:val="008E2CC8"/>
    <w:rsid w:val="008E3907"/>
    <w:rsid w:val="008E42DA"/>
    <w:rsid w:val="008E6CEA"/>
    <w:rsid w:val="008F06DA"/>
    <w:rsid w:val="008F1CBB"/>
    <w:rsid w:val="008F33F4"/>
    <w:rsid w:val="008F67D8"/>
    <w:rsid w:val="00900B99"/>
    <w:rsid w:val="00901EF0"/>
    <w:rsid w:val="00902738"/>
    <w:rsid w:val="00906A85"/>
    <w:rsid w:val="00906F34"/>
    <w:rsid w:val="00910B38"/>
    <w:rsid w:val="0091148F"/>
    <w:rsid w:val="00914C41"/>
    <w:rsid w:val="00920729"/>
    <w:rsid w:val="00920877"/>
    <w:rsid w:val="0092215B"/>
    <w:rsid w:val="00940E7F"/>
    <w:rsid w:val="00942E76"/>
    <w:rsid w:val="009464BF"/>
    <w:rsid w:val="00946623"/>
    <w:rsid w:val="00953B37"/>
    <w:rsid w:val="009612A8"/>
    <w:rsid w:val="00966386"/>
    <w:rsid w:val="0097563E"/>
    <w:rsid w:val="00981D74"/>
    <w:rsid w:val="00983A3D"/>
    <w:rsid w:val="009873D1"/>
    <w:rsid w:val="009913C4"/>
    <w:rsid w:val="009924A2"/>
    <w:rsid w:val="009933D1"/>
    <w:rsid w:val="009934A4"/>
    <w:rsid w:val="009951ED"/>
    <w:rsid w:val="009A36AE"/>
    <w:rsid w:val="009A390A"/>
    <w:rsid w:val="009A3E00"/>
    <w:rsid w:val="009A7B60"/>
    <w:rsid w:val="009B016B"/>
    <w:rsid w:val="009B2320"/>
    <w:rsid w:val="009B3FBA"/>
    <w:rsid w:val="009B41CF"/>
    <w:rsid w:val="009B46EB"/>
    <w:rsid w:val="009B6533"/>
    <w:rsid w:val="009B7990"/>
    <w:rsid w:val="009C1606"/>
    <w:rsid w:val="009C2F64"/>
    <w:rsid w:val="009C4EB7"/>
    <w:rsid w:val="009C654B"/>
    <w:rsid w:val="009C67CC"/>
    <w:rsid w:val="009C7328"/>
    <w:rsid w:val="009C7715"/>
    <w:rsid w:val="009D0295"/>
    <w:rsid w:val="009D3A6E"/>
    <w:rsid w:val="009D3B5C"/>
    <w:rsid w:val="009D4290"/>
    <w:rsid w:val="009D547E"/>
    <w:rsid w:val="009E031A"/>
    <w:rsid w:val="009E0692"/>
    <w:rsid w:val="009E0E73"/>
    <w:rsid w:val="009E3A9E"/>
    <w:rsid w:val="009F35E2"/>
    <w:rsid w:val="009F6456"/>
    <w:rsid w:val="00A01E9E"/>
    <w:rsid w:val="00A04F58"/>
    <w:rsid w:val="00A13F60"/>
    <w:rsid w:val="00A1469A"/>
    <w:rsid w:val="00A21B53"/>
    <w:rsid w:val="00A32560"/>
    <w:rsid w:val="00A32609"/>
    <w:rsid w:val="00A33F06"/>
    <w:rsid w:val="00A35889"/>
    <w:rsid w:val="00A404B5"/>
    <w:rsid w:val="00A4379A"/>
    <w:rsid w:val="00A4508B"/>
    <w:rsid w:val="00A54C55"/>
    <w:rsid w:val="00A56C03"/>
    <w:rsid w:val="00A63EAB"/>
    <w:rsid w:val="00A64F48"/>
    <w:rsid w:val="00A6515F"/>
    <w:rsid w:val="00A668C8"/>
    <w:rsid w:val="00A67578"/>
    <w:rsid w:val="00A71289"/>
    <w:rsid w:val="00A71E85"/>
    <w:rsid w:val="00A72B33"/>
    <w:rsid w:val="00A745B8"/>
    <w:rsid w:val="00A74715"/>
    <w:rsid w:val="00A77709"/>
    <w:rsid w:val="00A849D9"/>
    <w:rsid w:val="00A90921"/>
    <w:rsid w:val="00A91CF1"/>
    <w:rsid w:val="00A923BD"/>
    <w:rsid w:val="00A95737"/>
    <w:rsid w:val="00A95D5C"/>
    <w:rsid w:val="00AA163D"/>
    <w:rsid w:val="00AA1BC7"/>
    <w:rsid w:val="00AA2E40"/>
    <w:rsid w:val="00AA6AD1"/>
    <w:rsid w:val="00AB2D90"/>
    <w:rsid w:val="00AB5D34"/>
    <w:rsid w:val="00AC0222"/>
    <w:rsid w:val="00AD0C0A"/>
    <w:rsid w:val="00AD3C0A"/>
    <w:rsid w:val="00AE7088"/>
    <w:rsid w:val="00AF0198"/>
    <w:rsid w:val="00AF03AD"/>
    <w:rsid w:val="00AF1246"/>
    <w:rsid w:val="00AF388B"/>
    <w:rsid w:val="00AF6AB6"/>
    <w:rsid w:val="00AF6F94"/>
    <w:rsid w:val="00B00163"/>
    <w:rsid w:val="00B02D65"/>
    <w:rsid w:val="00B0326A"/>
    <w:rsid w:val="00B11BD2"/>
    <w:rsid w:val="00B1330F"/>
    <w:rsid w:val="00B14F16"/>
    <w:rsid w:val="00B220EA"/>
    <w:rsid w:val="00B23D29"/>
    <w:rsid w:val="00B24641"/>
    <w:rsid w:val="00B27A9F"/>
    <w:rsid w:val="00B323D3"/>
    <w:rsid w:val="00B405FD"/>
    <w:rsid w:val="00B425CD"/>
    <w:rsid w:val="00B42DF2"/>
    <w:rsid w:val="00B4319E"/>
    <w:rsid w:val="00B51187"/>
    <w:rsid w:val="00B53B77"/>
    <w:rsid w:val="00B546C6"/>
    <w:rsid w:val="00B566E0"/>
    <w:rsid w:val="00B56F39"/>
    <w:rsid w:val="00B579D9"/>
    <w:rsid w:val="00B616DE"/>
    <w:rsid w:val="00B7060C"/>
    <w:rsid w:val="00B7606A"/>
    <w:rsid w:val="00B81481"/>
    <w:rsid w:val="00B815FA"/>
    <w:rsid w:val="00B87110"/>
    <w:rsid w:val="00B91E3D"/>
    <w:rsid w:val="00B95FEF"/>
    <w:rsid w:val="00B976D6"/>
    <w:rsid w:val="00BA1C02"/>
    <w:rsid w:val="00BA2221"/>
    <w:rsid w:val="00BA27E1"/>
    <w:rsid w:val="00BA58DC"/>
    <w:rsid w:val="00BB045B"/>
    <w:rsid w:val="00BB0685"/>
    <w:rsid w:val="00BB06A1"/>
    <w:rsid w:val="00BB194F"/>
    <w:rsid w:val="00BB5DC3"/>
    <w:rsid w:val="00BC1D88"/>
    <w:rsid w:val="00BC2E2D"/>
    <w:rsid w:val="00BC36C2"/>
    <w:rsid w:val="00BD2C78"/>
    <w:rsid w:val="00BD475F"/>
    <w:rsid w:val="00BD4A3E"/>
    <w:rsid w:val="00BD4EB7"/>
    <w:rsid w:val="00BD5BCD"/>
    <w:rsid w:val="00BD6423"/>
    <w:rsid w:val="00BD6D4E"/>
    <w:rsid w:val="00BE6219"/>
    <w:rsid w:val="00BE6403"/>
    <w:rsid w:val="00BF148D"/>
    <w:rsid w:val="00BF2024"/>
    <w:rsid w:val="00BF5693"/>
    <w:rsid w:val="00BF7287"/>
    <w:rsid w:val="00C00630"/>
    <w:rsid w:val="00C0767F"/>
    <w:rsid w:val="00C1097C"/>
    <w:rsid w:val="00C14062"/>
    <w:rsid w:val="00C1486C"/>
    <w:rsid w:val="00C14E12"/>
    <w:rsid w:val="00C17591"/>
    <w:rsid w:val="00C260A4"/>
    <w:rsid w:val="00C3440F"/>
    <w:rsid w:val="00C37865"/>
    <w:rsid w:val="00C41B0C"/>
    <w:rsid w:val="00C429CA"/>
    <w:rsid w:val="00C45D8C"/>
    <w:rsid w:val="00C46BBA"/>
    <w:rsid w:val="00C503A6"/>
    <w:rsid w:val="00C649A5"/>
    <w:rsid w:val="00C72382"/>
    <w:rsid w:val="00C74A25"/>
    <w:rsid w:val="00C80D46"/>
    <w:rsid w:val="00C80E3C"/>
    <w:rsid w:val="00C81482"/>
    <w:rsid w:val="00C845D1"/>
    <w:rsid w:val="00C8490C"/>
    <w:rsid w:val="00C90EDB"/>
    <w:rsid w:val="00C92C3D"/>
    <w:rsid w:val="00C95D0A"/>
    <w:rsid w:val="00C97BC7"/>
    <w:rsid w:val="00CA0A99"/>
    <w:rsid w:val="00CB0017"/>
    <w:rsid w:val="00CB0C1E"/>
    <w:rsid w:val="00CC01BF"/>
    <w:rsid w:val="00CC12DB"/>
    <w:rsid w:val="00CC3815"/>
    <w:rsid w:val="00CD5585"/>
    <w:rsid w:val="00CD5B47"/>
    <w:rsid w:val="00CD74D6"/>
    <w:rsid w:val="00CE319A"/>
    <w:rsid w:val="00CF1E7A"/>
    <w:rsid w:val="00CF31FA"/>
    <w:rsid w:val="00D00722"/>
    <w:rsid w:val="00D007EA"/>
    <w:rsid w:val="00D05555"/>
    <w:rsid w:val="00D06435"/>
    <w:rsid w:val="00D12487"/>
    <w:rsid w:val="00D12D09"/>
    <w:rsid w:val="00D138B4"/>
    <w:rsid w:val="00D13BDB"/>
    <w:rsid w:val="00D17154"/>
    <w:rsid w:val="00D17BE1"/>
    <w:rsid w:val="00D22BCF"/>
    <w:rsid w:val="00D23DC1"/>
    <w:rsid w:val="00D27381"/>
    <w:rsid w:val="00D33C0C"/>
    <w:rsid w:val="00D4353E"/>
    <w:rsid w:val="00D52ED1"/>
    <w:rsid w:val="00D53156"/>
    <w:rsid w:val="00D56969"/>
    <w:rsid w:val="00D576EA"/>
    <w:rsid w:val="00D607D3"/>
    <w:rsid w:val="00D62F7A"/>
    <w:rsid w:val="00D63016"/>
    <w:rsid w:val="00D648B4"/>
    <w:rsid w:val="00D65623"/>
    <w:rsid w:val="00D71EFA"/>
    <w:rsid w:val="00D72CE0"/>
    <w:rsid w:val="00D777DC"/>
    <w:rsid w:val="00D8601C"/>
    <w:rsid w:val="00D863A9"/>
    <w:rsid w:val="00D90C97"/>
    <w:rsid w:val="00D90D62"/>
    <w:rsid w:val="00D93841"/>
    <w:rsid w:val="00D976E2"/>
    <w:rsid w:val="00DA45B0"/>
    <w:rsid w:val="00DB7C67"/>
    <w:rsid w:val="00DC1E99"/>
    <w:rsid w:val="00DC2303"/>
    <w:rsid w:val="00DC311B"/>
    <w:rsid w:val="00DC514C"/>
    <w:rsid w:val="00DC6BB8"/>
    <w:rsid w:val="00DC723B"/>
    <w:rsid w:val="00DD06B7"/>
    <w:rsid w:val="00DD0C0E"/>
    <w:rsid w:val="00DD3130"/>
    <w:rsid w:val="00DE5581"/>
    <w:rsid w:val="00DF4627"/>
    <w:rsid w:val="00E0437D"/>
    <w:rsid w:val="00E053BE"/>
    <w:rsid w:val="00E06033"/>
    <w:rsid w:val="00E10023"/>
    <w:rsid w:val="00E103F7"/>
    <w:rsid w:val="00E121D9"/>
    <w:rsid w:val="00E12E6E"/>
    <w:rsid w:val="00E13C07"/>
    <w:rsid w:val="00E148FA"/>
    <w:rsid w:val="00E14D1B"/>
    <w:rsid w:val="00E16AE8"/>
    <w:rsid w:val="00E2155E"/>
    <w:rsid w:val="00E239B5"/>
    <w:rsid w:val="00E25889"/>
    <w:rsid w:val="00E27205"/>
    <w:rsid w:val="00E27699"/>
    <w:rsid w:val="00E32815"/>
    <w:rsid w:val="00E35803"/>
    <w:rsid w:val="00E35D54"/>
    <w:rsid w:val="00E36F6D"/>
    <w:rsid w:val="00E4023C"/>
    <w:rsid w:val="00E41CDF"/>
    <w:rsid w:val="00E51F2F"/>
    <w:rsid w:val="00E52056"/>
    <w:rsid w:val="00E52067"/>
    <w:rsid w:val="00E52645"/>
    <w:rsid w:val="00E556D3"/>
    <w:rsid w:val="00E55B9F"/>
    <w:rsid w:val="00E6007D"/>
    <w:rsid w:val="00E64995"/>
    <w:rsid w:val="00E74018"/>
    <w:rsid w:val="00E74641"/>
    <w:rsid w:val="00E83636"/>
    <w:rsid w:val="00E85EAE"/>
    <w:rsid w:val="00E8609E"/>
    <w:rsid w:val="00E93F3B"/>
    <w:rsid w:val="00E97802"/>
    <w:rsid w:val="00E97A6A"/>
    <w:rsid w:val="00EA1A33"/>
    <w:rsid w:val="00EC08F4"/>
    <w:rsid w:val="00EC71FE"/>
    <w:rsid w:val="00ED0E71"/>
    <w:rsid w:val="00ED0FBC"/>
    <w:rsid w:val="00ED271C"/>
    <w:rsid w:val="00EE2750"/>
    <w:rsid w:val="00EE5036"/>
    <w:rsid w:val="00EE5D5A"/>
    <w:rsid w:val="00EF6D7D"/>
    <w:rsid w:val="00F02AF3"/>
    <w:rsid w:val="00F0385F"/>
    <w:rsid w:val="00F03884"/>
    <w:rsid w:val="00F04B7F"/>
    <w:rsid w:val="00F077EC"/>
    <w:rsid w:val="00F106B0"/>
    <w:rsid w:val="00F15D8F"/>
    <w:rsid w:val="00F21308"/>
    <w:rsid w:val="00F21C1C"/>
    <w:rsid w:val="00F21E86"/>
    <w:rsid w:val="00F27664"/>
    <w:rsid w:val="00F30286"/>
    <w:rsid w:val="00F33667"/>
    <w:rsid w:val="00F37E93"/>
    <w:rsid w:val="00F45136"/>
    <w:rsid w:val="00F52041"/>
    <w:rsid w:val="00F54F00"/>
    <w:rsid w:val="00F57A1F"/>
    <w:rsid w:val="00F646C4"/>
    <w:rsid w:val="00F64A11"/>
    <w:rsid w:val="00F65224"/>
    <w:rsid w:val="00F67234"/>
    <w:rsid w:val="00F7269E"/>
    <w:rsid w:val="00F75EFD"/>
    <w:rsid w:val="00F83880"/>
    <w:rsid w:val="00F8645E"/>
    <w:rsid w:val="00F91AA8"/>
    <w:rsid w:val="00F92E6A"/>
    <w:rsid w:val="00F935D9"/>
    <w:rsid w:val="00FA0034"/>
    <w:rsid w:val="00FA0CEA"/>
    <w:rsid w:val="00FA2A61"/>
    <w:rsid w:val="00FA4F7B"/>
    <w:rsid w:val="00FA508B"/>
    <w:rsid w:val="00FA6246"/>
    <w:rsid w:val="00FB0519"/>
    <w:rsid w:val="00FB49B4"/>
    <w:rsid w:val="00FB4F9B"/>
    <w:rsid w:val="00FB4FBC"/>
    <w:rsid w:val="00FB5128"/>
    <w:rsid w:val="00FB55A8"/>
    <w:rsid w:val="00FC07DE"/>
    <w:rsid w:val="00FC2238"/>
    <w:rsid w:val="00FC587E"/>
    <w:rsid w:val="00FD4051"/>
    <w:rsid w:val="00FD66F2"/>
    <w:rsid w:val="00FD74A4"/>
    <w:rsid w:val="00FE1C57"/>
    <w:rsid w:val="00FE2D23"/>
    <w:rsid w:val="00FE30B2"/>
    <w:rsid w:val="00FE48CA"/>
    <w:rsid w:val="00FE5126"/>
    <w:rsid w:val="00FE65D2"/>
    <w:rsid w:val="00FF19D8"/>
    <w:rsid w:val="00FF2384"/>
    <w:rsid w:val="00FF46B6"/>
    <w:rsid w:val="00FF4C54"/>
    <w:rsid w:val="00FF6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F16"/>
    <w:pPr>
      <w:spacing w:before="120"/>
    </w:pPr>
    <w:rPr>
      <w:rFonts w:ascii="Arial" w:eastAsia="MS Mincho" w:hAnsi="Arial"/>
      <w:lang w:val="en-GB" w:eastAsia="ja-JP"/>
    </w:rPr>
  </w:style>
  <w:style w:type="paragraph" w:styleId="Heading1">
    <w:name w:val="heading 1"/>
    <w:basedOn w:val="Normal"/>
    <w:next w:val="Normal"/>
    <w:qFormat/>
    <w:rsid w:val="00FA4F7B"/>
    <w:pPr>
      <w:keepNext/>
      <w:keepLines/>
      <w:overflowPunct w:val="0"/>
      <w:autoSpaceDE w:val="0"/>
      <w:autoSpaceDN w:val="0"/>
      <w:adjustRightInd w:val="0"/>
      <w:spacing w:after="240"/>
      <w:ind w:left="709" w:hanging="709"/>
      <w:textAlignment w:val="baseline"/>
      <w:outlineLvl w:val="0"/>
    </w:pPr>
    <w:rPr>
      <w:rFonts w:eastAsia="Times New Roman"/>
      <w:b/>
      <w:sz w:val="36"/>
      <w:lang w:eastAsia="en-US"/>
    </w:rPr>
  </w:style>
  <w:style w:type="paragraph" w:styleId="Heading2">
    <w:name w:val="heading 2"/>
    <w:basedOn w:val="Heading1"/>
    <w:next w:val="Normal"/>
    <w:qFormat/>
    <w:rsid w:val="005A1792"/>
    <w:pPr>
      <w:ind w:left="851" w:hanging="851"/>
      <w:outlineLvl w:val="1"/>
    </w:pPr>
    <w:rPr>
      <w:sz w:val="28"/>
    </w:rPr>
  </w:style>
  <w:style w:type="paragraph" w:styleId="Heading3">
    <w:name w:val="heading 3"/>
    <w:basedOn w:val="Heading2"/>
    <w:next w:val="Normal"/>
    <w:qFormat/>
    <w:rsid w:val="00B14F16"/>
    <w:pPr>
      <w:ind w:left="1134" w:hanging="1134"/>
      <w:outlineLvl w:val="2"/>
    </w:pPr>
  </w:style>
  <w:style w:type="paragraph" w:styleId="Heading4">
    <w:name w:val="heading 4"/>
    <w:basedOn w:val="Heading2"/>
    <w:next w:val="Normal"/>
    <w:qFormat/>
    <w:rsid w:val="00B14F16"/>
    <w:pPr>
      <w:ind w:left="1418" w:hanging="1418"/>
      <w:outlineLvl w:val="3"/>
    </w:pPr>
  </w:style>
  <w:style w:type="paragraph" w:styleId="Heading5">
    <w:name w:val="heading 5"/>
    <w:basedOn w:val="Heading2"/>
    <w:next w:val="Normal"/>
    <w:qFormat/>
    <w:rsid w:val="00B14F16"/>
    <w:pPr>
      <w:ind w:left="1701" w:hanging="1701"/>
      <w:outlineLvl w:val="4"/>
    </w:pPr>
  </w:style>
  <w:style w:type="paragraph" w:styleId="Heading6">
    <w:name w:val="heading 6"/>
    <w:basedOn w:val="Heading3"/>
    <w:next w:val="Normal"/>
    <w:qFormat/>
    <w:rsid w:val="00B14F16"/>
    <w:pPr>
      <w:ind w:left="0" w:firstLine="0"/>
      <w:outlineLvl w:val="5"/>
    </w:pPr>
  </w:style>
  <w:style w:type="paragraph" w:styleId="Heading7">
    <w:name w:val="heading 7"/>
    <w:basedOn w:val="Heading3"/>
    <w:next w:val="Normal"/>
    <w:qFormat/>
    <w:rsid w:val="00B14F16"/>
    <w:pPr>
      <w:ind w:left="0" w:firstLine="0"/>
      <w:outlineLvl w:val="6"/>
    </w:pPr>
  </w:style>
  <w:style w:type="paragraph" w:styleId="Heading8">
    <w:name w:val="heading 8"/>
    <w:basedOn w:val="Heading1"/>
    <w:next w:val="Normal"/>
    <w:qFormat/>
    <w:rsid w:val="00B14F16"/>
    <w:pPr>
      <w:ind w:left="2977" w:hanging="2977"/>
      <w:outlineLvl w:val="7"/>
    </w:pPr>
  </w:style>
  <w:style w:type="paragraph" w:styleId="Heading9">
    <w:name w:val="heading 9"/>
    <w:basedOn w:val="Heading1"/>
    <w:next w:val="Normal"/>
    <w:qFormat/>
    <w:rsid w:val="00B14F16"/>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A">
    <w:name w:val="ZA"/>
    <w:rsid w:val="00B14F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14F1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rsid w:val="00B14F16"/>
  </w:style>
  <w:style w:type="paragraph" w:styleId="Header">
    <w:name w:val="header"/>
    <w:basedOn w:val="Normal"/>
    <w:rsid w:val="00B14F16"/>
    <w:pPr>
      <w:tabs>
        <w:tab w:val="center" w:pos="4678"/>
        <w:tab w:val="right" w:pos="9356"/>
      </w:tabs>
      <w:overflowPunct w:val="0"/>
      <w:autoSpaceDE w:val="0"/>
      <w:autoSpaceDN w:val="0"/>
      <w:adjustRightInd w:val="0"/>
      <w:textAlignment w:val="baseline"/>
    </w:pPr>
    <w:rPr>
      <w:rFonts w:eastAsia="Times New Roman"/>
      <w:lang w:eastAsia="en-US"/>
    </w:rPr>
  </w:style>
  <w:style w:type="paragraph" w:customStyle="1" w:styleId="ZC">
    <w:name w:val="ZC"/>
    <w:rsid w:val="00B14F1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14F1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14F16"/>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B14F16"/>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semiHidden/>
    <w:rsid w:val="00B14F16"/>
    <w:pPr>
      <w:keepLines/>
      <w:tabs>
        <w:tab w:val="right" w:leader="dot" w:pos="9356"/>
      </w:tabs>
      <w:overflowPunct w:val="0"/>
      <w:autoSpaceDE w:val="0"/>
      <w:autoSpaceDN w:val="0"/>
      <w:adjustRightInd w:val="0"/>
      <w:spacing w:before="240"/>
      <w:ind w:left="567" w:right="284" w:hanging="567"/>
      <w:textAlignment w:val="baseline"/>
    </w:pPr>
    <w:rPr>
      <w:rFonts w:eastAsia="Times New Roman"/>
      <w:lang w:eastAsia="en-US"/>
    </w:rPr>
  </w:style>
  <w:style w:type="paragraph" w:styleId="Index2">
    <w:name w:val="index 2"/>
    <w:basedOn w:val="Index1"/>
    <w:semiHidden/>
    <w:rsid w:val="00B14F16"/>
    <w:pPr>
      <w:ind w:left="284"/>
    </w:pPr>
  </w:style>
  <w:style w:type="paragraph" w:styleId="Index1">
    <w:name w:val="index 1"/>
    <w:basedOn w:val="Normal"/>
    <w:semiHidden/>
    <w:rsid w:val="00B14F16"/>
    <w:pPr>
      <w:keepLines/>
    </w:pPr>
  </w:style>
  <w:style w:type="paragraph" w:styleId="TOC2">
    <w:name w:val="toc 2"/>
    <w:basedOn w:val="TOC1"/>
    <w:semiHidden/>
    <w:rsid w:val="00B14F16"/>
    <w:pPr>
      <w:spacing w:before="0"/>
      <w:ind w:left="1418" w:hanging="851"/>
    </w:pPr>
  </w:style>
  <w:style w:type="paragraph" w:styleId="TOC3">
    <w:name w:val="toc 3"/>
    <w:basedOn w:val="TOC2"/>
    <w:semiHidden/>
    <w:rsid w:val="00B14F16"/>
    <w:pPr>
      <w:ind w:firstLine="0"/>
    </w:pPr>
  </w:style>
  <w:style w:type="paragraph" w:styleId="TOC4">
    <w:name w:val="toc 4"/>
    <w:basedOn w:val="TOC2"/>
    <w:semiHidden/>
    <w:rsid w:val="00B14F16"/>
    <w:pPr>
      <w:ind w:left="3969" w:hanging="1418"/>
    </w:pPr>
  </w:style>
  <w:style w:type="paragraph" w:styleId="TOC5">
    <w:name w:val="toc 5"/>
    <w:basedOn w:val="TOC2"/>
    <w:semiHidden/>
    <w:rsid w:val="00B14F16"/>
    <w:pPr>
      <w:ind w:left="5670" w:hanging="1701"/>
    </w:pPr>
  </w:style>
  <w:style w:type="paragraph" w:styleId="TOC6">
    <w:name w:val="toc 6"/>
    <w:basedOn w:val="TOC5"/>
    <w:semiHidden/>
    <w:rsid w:val="00B14F16"/>
  </w:style>
  <w:style w:type="paragraph" w:styleId="TOC7">
    <w:name w:val="toc 7"/>
    <w:basedOn w:val="TOC6"/>
    <w:semiHidden/>
    <w:rsid w:val="00B14F16"/>
  </w:style>
  <w:style w:type="paragraph" w:styleId="TOC8">
    <w:name w:val="toc 8"/>
    <w:basedOn w:val="TOC1"/>
    <w:semiHidden/>
    <w:rsid w:val="00B14F16"/>
    <w:pPr>
      <w:ind w:left="2268" w:hanging="2268"/>
    </w:pPr>
  </w:style>
  <w:style w:type="paragraph" w:styleId="TOC9">
    <w:name w:val="toc 9"/>
    <w:basedOn w:val="TOC1"/>
    <w:semiHidden/>
    <w:rsid w:val="00B14F16"/>
    <w:pPr>
      <w:ind w:left="1134" w:hanging="1134"/>
    </w:pPr>
  </w:style>
  <w:style w:type="paragraph" w:styleId="IndexHeading">
    <w:name w:val="index heading"/>
    <w:basedOn w:val="TT"/>
    <w:semiHidden/>
    <w:rsid w:val="00B14F16"/>
    <w:pPr>
      <w:spacing w:before="240" w:after="0"/>
    </w:pPr>
  </w:style>
  <w:style w:type="paragraph" w:customStyle="1" w:styleId="TT">
    <w:name w:val="TT"/>
    <w:basedOn w:val="Normal"/>
    <w:next w:val="Normal"/>
    <w:rsid w:val="00B14F16"/>
    <w:pPr>
      <w:keepNext/>
      <w:keepLines/>
      <w:overflowPunct w:val="0"/>
      <w:autoSpaceDE w:val="0"/>
      <w:autoSpaceDN w:val="0"/>
      <w:adjustRightInd w:val="0"/>
      <w:spacing w:after="960"/>
      <w:jc w:val="center"/>
      <w:textAlignment w:val="baseline"/>
    </w:pPr>
    <w:rPr>
      <w:rFonts w:eastAsia="Times New Roman"/>
      <w:b/>
      <w:lang w:eastAsia="en-US"/>
    </w:rPr>
  </w:style>
  <w:style w:type="paragraph" w:styleId="FootnoteText">
    <w:name w:val="footnote text"/>
    <w:basedOn w:val="Normal"/>
    <w:semiHidden/>
    <w:rsid w:val="00B14F16"/>
    <w:pPr>
      <w:keepLines/>
      <w:ind w:left="454" w:hanging="454"/>
    </w:pPr>
    <w:rPr>
      <w:sz w:val="16"/>
    </w:rPr>
  </w:style>
  <w:style w:type="paragraph" w:styleId="NormalIndent">
    <w:name w:val="Normal Indent"/>
    <w:basedOn w:val="Normal"/>
    <w:next w:val="Normal"/>
    <w:rsid w:val="00B14F16"/>
    <w:pPr>
      <w:ind w:left="567"/>
    </w:pPr>
  </w:style>
  <w:style w:type="paragraph" w:customStyle="1" w:styleId="TAH">
    <w:name w:val="TAH"/>
    <w:basedOn w:val="TAC"/>
    <w:rsid w:val="00B14F16"/>
    <w:rPr>
      <w:b/>
    </w:rPr>
  </w:style>
  <w:style w:type="paragraph" w:customStyle="1" w:styleId="TAC">
    <w:name w:val="TAC"/>
    <w:basedOn w:val="TAJ"/>
    <w:rsid w:val="00B14F16"/>
    <w:pPr>
      <w:jc w:val="center"/>
    </w:pPr>
  </w:style>
  <w:style w:type="paragraph" w:customStyle="1" w:styleId="TAJ">
    <w:name w:val="TAJ"/>
    <w:basedOn w:val="Normal"/>
    <w:rsid w:val="00B14F16"/>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rsid w:val="00B14F16"/>
    <w:pPr>
      <w:keepLines/>
      <w:overflowPunct w:val="0"/>
      <w:autoSpaceDE w:val="0"/>
      <w:autoSpaceDN w:val="0"/>
      <w:adjustRightInd w:val="0"/>
      <w:spacing w:after="240"/>
      <w:ind w:left="1701" w:hanging="1134"/>
      <w:textAlignment w:val="baseline"/>
    </w:pPr>
    <w:rPr>
      <w:rFonts w:eastAsia="Times New Roman"/>
      <w:lang w:eastAsia="en-US"/>
    </w:rPr>
  </w:style>
  <w:style w:type="paragraph" w:customStyle="1" w:styleId="HO">
    <w:name w:val="HO"/>
    <w:basedOn w:val="Normal"/>
    <w:rsid w:val="00B14F16"/>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rsid w:val="00B14F16"/>
    <w:pPr>
      <w:overflowPunct w:val="0"/>
      <w:autoSpaceDE w:val="0"/>
      <w:autoSpaceDN w:val="0"/>
      <w:adjustRightInd w:val="0"/>
      <w:textAlignment w:val="baseline"/>
    </w:pPr>
    <w:rPr>
      <w:rFonts w:eastAsia="Times New Roman"/>
      <w:b/>
      <w:lang w:eastAsia="en-US"/>
    </w:rPr>
  </w:style>
  <w:style w:type="paragraph" w:customStyle="1" w:styleId="EX">
    <w:name w:val="EX"/>
    <w:basedOn w:val="Normal"/>
    <w:rsid w:val="00B14F16"/>
    <w:pPr>
      <w:keepLines/>
      <w:overflowPunct w:val="0"/>
      <w:autoSpaceDE w:val="0"/>
      <w:autoSpaceDN w:val="0"/>
      <w:adjustRightInd w:val="0"/>
      <w:spacing w:after="240"/>
      <w:ind w:left="2268" w:hanging="2268"/>
      <w:textAlignment w:val="baseline"/>
    </w:pPr>
    <w:rPr>
      <w:rFonts w:eastAsia="Times New Roman"/>
      <w:lang w:eastAsia="en-US"/>
    </w:rPr>
  </w:style>
  <w:style w:type="paragraph" w:customStyle="1" w:styleId="FP">
    <w:name w:val="FP"/>
    <w:basedOn w:val="Normal"/>
    <w:rsid w:val="00B14F16"/>
    <w:pPr>
      <w:overflowPunct w:val="0"/>
      <w:autoSpaceDE w:val="0"/>
      <w:autoSpaceDN w:val="0"/>
      <w:adjustRightInd w:val="0"/>
      <w:textAlignment w:val="baseline"/>
    </w:pPr>
    <w:rPr>
      <w:rFonts w:eastAsia="Times New Roman"/>
      <w:lang w:eastAsia="en-US"/>
    </w:rPr>
  </w:style>
  <w:style w:type="character" w:styleId="CommentReference">
    <w:name w:val="annotation reference"/>
    <w:semiHidden/>
    <w:rsid w:val="004A38AD"/>
    <w:rPr>
      <w:sz w:val="16"/>
      <w:szCs w:val="16"/>
    </w:rPr>
  </w:style>
  <w:style w:type="paragraph" w:customStyle="1" w:styleId="LD">
    <w:name w:val="LD"/>
    <w:rsid w:val="00B14F1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B14F16"/>
    <w:pPr>
      <w:spacing w:after="0"/>
    </w:pPr>
  </w:style>
  <w:style w:type="paragraph" w:customStyle="1" w:styleId="EW">
    <w:name w:val="EW"/>
    <w:basedOn w:val="EX"/>
    <w:rsid w:val="00B14F16"/>
    <w:pPr>
      <w:spacing w:after="0"/>
    </w:pPr>
  </w:style>
  <w:style w:type="paragraph" w:customStyle="1" w:styleId="B2">
    <w:name w:val="B2"/>
    <w:basedOn w:val="B1"/>
    <w:rsid w:val="00B14F16"/>
    <w:pPr>
      <w:ind w:left="1134"/>
    </w:pPr>
  </w:style>
  <w:style w:type="paragraph" w:customStyle="1" w:styleId="B1">
    <w:name w:val="B1"/>
    <w:basedOn w:val="Normal"/>
    <w:rsid w:val="00B14F16"/>
    <w:pPr>
      <w:overflowPunct w:val="0"/>
      <w:autoSpaceDE w:val="0"/>
      <w:autoSpaceDN w:val="0"/>
      <w:adjustRightInd w:val="0"/>
      <w:ind w:left="567" w:hanging="567"/>
      <w:textAlignment w:val="baseline"/>
    </w:pPr>
    <w:rPr>
      <w:rFonts w:eastAsia="Times New Roman"/>
      <w:lang w:eastAsia="en-US"/>
    </w:rPr>
  </w:style>
  <w:style w:type="paragraph" w:customStyle="1" w:styleId="B3">
    <w:name w:val="B3"/>
    <w:basedOn w:val="B1"/>
    <w:rsid w:val="00B14F16"/>
    <w:pPr>
      <w:ind w:left="1701"/>
    </w:pPr>
  </w:style>
  <w:style w:type="paragraph" w:customStyle="1" w:styleId="B4">
    <w:name w:val="B4"/>
    <w:basedOn w:val="B1"/>
    <w:rsid w:val="00B14F16"/>
    <w:pPr>
      <w:ind w:left="2268"/>
    </w:pPr>
  </w:style>
  <w:style w:type="paragraph" w:customStyle="1" w:styleId="B5">
    <w:name w:val="B5"/>
    <w:basedOn w:val="B1"/>
    <w:rsid w:val="00B14F16"/>
    <w:pPr>
      <w:ind w:left="2835"/>
    </w:pPr>
  </w:style>
  <w:style w:type="paragraph" w:customStyle="1" w:styleId="EQ">
    <w:name w:val="EQ"/>
    <w:basedOn w:val="Normal"/>
    <w:next w:val="Normal"/>
    <w:rsid w:val="00B14F16"/>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TH">
    <w:name w:val="TH"/>
    <w:basedOn w:val="TF"/>
    <w:link w:val="THChar"/>
    <w:rsid w:val="00B14F16"/>
    <w:pPr>
      <w:keepNext/>
    </w:pPr>
  </w:style>
  <w:style w:type="paragraph" w:customStyle="1" w:styleId="TF">
    <w:name w:val="TF"/>
    <w:basedOn w:val="Normal"/>
    <w:rsid w:val="00B14F16"/>
    <w:pPr>
      <w:keepLines/>
      <w:overflowPunct w:val="0"/>
      <w:autoSpaceDE w:val="0"/>
      <w:autoSpaceDN w:val="0"/>
      <w:adjustRightInd w:val="0"/>
      <w:spacing w:after="240"/>
      <w:jc w:val="center"/>
      <w:textAlignment w:val="baseline"/>
    </w:pPr>
    <w:rPr>
      <w:rFonts w:eastAsia="Times New Roman"/>
      <w:b/>
      <w:lang w:eastAsia="en-US"/>
    </w:rPr>
  </w:style>
  <w:style w:type="paragraph" w:customStyle="1" w:styleId="NF">
    <w:name w:val="NF"/>
    <w:basedOn w:val="NO"/>
    <w:rsid w:val="00B14F16"/>
    <w:rPr>
      <w:sz w:val="18"/>
    </w:rPr>
  </w:style>
  <w:style w:type="paragraph" w:customStyle="1" w:styleId="PL">
    <w:name w:val="PL"/>
    <w:rsid w:val="00B14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rsid w:val="00B14F16"/>
    <w:pPr>
      <w:jc w:val="right"/>
    </w:pPr>
  </w:style>
  <w:style w:type="paragraph" w:customStyle="1" w:styleId="H6">
    <w:name w:val="H6"/>
    <w:basedOn w:val="Heading5"/>
    <w:next w:val="Normal"/>
    <w:rsid w:val="00B14F16"/>
    <w:pPr>
      <w:ind w:left="1985" w:hanging="1985"/>
      <w:outlineLvl w:val="9"/>
    </w:pPr>
  </w:style>
  <w:style w:type="paragraph" w:customStyle="1" w:styleId="TAN">
    <w:name w:val="TAN"/>
    <w:basedOn w:val="TAJ"/>
    <w:rsid w:val="00B14F16"/>
    <w:pPr>
      <w:ind w:left="1134" w:hanging="1134"/>
    </w:pPr>
  </w:style>
  <w:style w:type="paragraph" w:customStyle="1" w:styleId="TAL">
    <w:name w:val="TAL"/>
    <w:basedOn w:val="TAJ"/>
    <w:rsid w:val="00B14F16"/>
  </w:style>
  <w:style w:type="character" w:customStyle="1" w:styleId="ZGSM">
    <w:name w:val="ZGSM"/>
    <w:rsid w:val="00B14F16"/>
    <w:rPr>
      <w:rFonts w:cs="Times New Roman"/>
      <w:kern w:val="0"/>
      <w:szCs w:val="20"/>
    </w:rPr>
  </w:style>
  <w:style w:type="paragraph" w:styleId="CommentText">
    <w:name w:val="annotation text"/>
    <w:basedOn w:val="Normal"/>
    <w:semiHidden/>
    <w:rsid w:val="004A38AD"/>
  </w:style>
  <w:style w:type="character" w:styleId="Hyperlink">
    <w:name w:val="Hyperlink"/>
    <w:rsid w:val="00B14F16"/>
    <w:rPr>
      <w:color w:val="0000FF"/>
      <w:u w:val="single"/>
    </w:rPr>
  </w:style>
  <w:style w:type="paragraph" w:styleId="CommentSubject">
    <w:name w:val="annotation subject"/>
    <w:basedOn w:val="CommentText"/>
    <w:next w:val="CommentText"/>
    <w:semiHidden/>
    <w:rsid w:val="004A38AD"/>
    <w:rPr>
      <w:b/>
      <w:bCs/>
    </w:rPr>
  </w:style>
  <w:style w:type="paragraph" w:styleId="BalloonText">
    <w:name w:val="Balloon Text"/>
    <w:basedOn w:val="Normal"/>
    <w:semiHidden/>
    <w:rsid w:val="004A38AD"/>
    <w:rPr>
      <w:rFonts w:ascii="Tahoma" w:hAnsi="Tahoma" w:cs="Tahoma"/>
      <w:sz w:val="16"/>
      <w:szCs w:val="16"/>
    </w:rPr>
  </w:style>
  <w:style w:type="paragraph" w:styleId="DocumentMap">
    <w:name w:val="Document Map"/>
    <w:basedOn w:val="Normal"/>
    <w:semiHidden/>
    <w:rsid w:val="00BE6219"/>
    <w:pPr>
      <w:shd w:val="clear" w:color="auto" w:fill="000080"/>
    </w:pPr>
    <w:rPr>
      <w:rFonts w:ascii="Tahoma" w:hAnsi="Tahoma" w:cs="Tahoma"/>
    </w:rPr>
  </w:style>
  <w:style w:type="paragraph" w:styleId="BodyText">
    <w:name w:val="Body Text"/>
    <w:basedOn w:val="Normal"/>
    <w:link w:val="BodyTextChar"/>
    <w:rsid w:val="00ED0E71"/>
    <w:pPr>
      <w:spacing w:after="120"/>
    </w:pPr>
  </w:style>
  <w:style w:type="paragraph" w:customStyle="1" w:styleId="Requirement">
    <w:name w:val="Requirement"/>
    <w:basedOn w:val="BodyText"/>
    <w:rsid w:val="00920877"/>
    <w:pPr>
      <w:numPr>
        <w:numId w:val="34"/>
      </w:numPr>
      <w:spacing w:before="0"/>
    </w:pPr>
    <w:rPr>
      <w:rFonts w:ascii="Times New Roman" w:eastAsia="Times New Roman" w:hAnsi="Times New Roman" w:cs="Arial"/>
      <w:lang w:eastAsia="de-DE"/>
    </w:rPr>
  </w:style>
  <w:style w:type="paragraph" w:customStyle="1" w:styleId="DefaultParagraphFontParaCharCharChar">
    <w:name w:val="Default Paragraph Font Para Char Char Char"/>
    <w:basedOn w:val="Normal"/>
    <w:semiHidden/>
    <w:rsid w:val="00920877"/>
    <w:pPr>
      <w:spacing w:before="0" w:after="160" w:line="240" w:lineRule="exact"/>
    </w:pPr>
    <w:rPr>
      <w:rFonts w:eastAsia="SimSun"/>
      <w:szCs w:val="22"/>
      <w:lang w:val="en-US" w:eastAsia="en-US"/>
    </w:rPr>
  </w:style>
  <w:style w:type="paragraph" w:customStyle="1" w:styleId="SubHead">
    <w:name w:val="SubHead"/>
    <w:basedOn w:val="Normal"/>
    <w:rsid w:val="00BC2E2D"/>
    <w:pPr>
      <w:keepNext/>
      <w:spacing w:after="120"/>
    </w:pPr>
    <w:rPr>
      <w:rFonts w:eastAsia="Times New Roman"/>
      <w:i/>
      <w:sz w:val="22"/>
      <w:szCs w:val="24"/>
      <w:lang w:val="en-US" w:eastAsia="de-DE"/>
    </w:rPr>
  </w:style>
  <w:style w:type="character" w:customStyle="1" w:styleId="THChar">
    <w:name w:val="TH Char"/>
    <w:link w:val="TH"/>
    <w:rsid w:val="00727141"/>
    <w:rPr>
      <w:rFonts w:ascii="Arial" w:hAnsi="Arial"/>
      <w:b/>
      <w:lang w:val="en-GB" w:eastAsia="en-US" w:bidi="ar-SA"/>
    </w:rPr>
  </w:style>
  <w:style w:type="paragraph" w:styleId="HTMLPreformatted">
    <w:name w:val="HTML Preformatted"/>
    <w:basedOn w:val="Normal"/>
    <w:rsid w:val="0045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lang w:val="sv-SE" w:eastAsia="sv-SE"/>
    </w:rPr>
  </w:style>
  <w:style w:type="paragraph" w:styleId="ListParagraph">
    <w:name w:val="List Paragraph"/>
    <w:basedOn w:val="Normal"/>
    <w:uiPriority w:val="34"/>
    <w:qFormat/>
    <w:rsid w:val="004D573A"/>
    <w:pPr>
      <w:ind w:left="720"/>
      <w:contextualSpacing/>
    </w:pPr>
  </w:style>
  <w:style w:type="paragraph" w:styleId="List2">
    <w:name w:val="List 2"/>
    <w:basedOn w:val="Normal"/>
    <w:rsid w:val="004D573A"/>
    <w:pPr>
      <w:ind w:left="720" w:hanging="360"/>
      <w:contextualSpacing/>
    </w:pPr>
  </w:style>
  <w:style w:type="character" w:customStyle="1" w:styleId="BodyTextChar">
    <w:name w:val="Body Text Char"/>
    <w:basedOn w:val="DefaultParagraphFont"/>
    <w:link w:val="BodyText"/>
    <w:rsid w:val="004D573A"/>
    <w:rPr>
      <w:rFonts w:ascii="Arial" w:eastAsia="MS Mincho" w:hAnsi="Arial"/>
      <w:lang w:val="en-GB" w:eastAsia="ja-JP"/>
    </w:rPr>
  </w:style>
  <w:style w:type="paragraph" w:styleId="List">
    <w:name w:val="List"/>
    <w:basedOn w:val="Normal"/>
    <w:rsid w:val="004D573A"/>
    <w:pPr>
      <w:ind w:left="360" w:hanging="360"/>
      <w:contextualSpacing/>
    </w:pPr>
  </w:style>
  <w:style w:type="paragraph" w:styleId="List3">
    <w:name w:val="List 3"/>
    <w:basedOn w:val="Normal"/>
    <w:rsid w:val="004D573A"/>
    <w:pPr>
      <w:ind w:left="1080" w:hanging="360"/>
      <w:contextualSpacing/>
    </w:pPr>
  </w:style>
  <w:style w:type="paragraph" w:styleId="List4">
    <w:name w:val="List 4"/>
    <w:basedOn w:val="Normal"/>
    <w:rsid w:val="004D573A"/>
    <w:pPr>
      <w:ind w:left="1440" w:hanging="360"/>
      <w:contextualSpacing/>
    </w:pPr>
  </w:style>
  <w:style w:type="paragraph" w:styleId="List5">
    <w:name w:val="List 5"/>
    <w:basedOn w:val="Normal"/>
    <w:rsid w:val="004D573A"/>
    <w:pPr>
      <w:ind w:left="1800" w:hanging="360"/>
      <w:contextualSpacing/>
    </w:pPr>
  </w:style>
  <w:style w:type="paragraph" w:styleId="ListBullet">
    <w:name w:val="List Bullet"/>
    <w:basedOn w:val="Normal"/>
    <w:rsid w:val="004D573A"/>
    <w:pPr>
      <w:numPr>
        <w:numId w:val="15"/>
      </w:numPr>
      <w:contextualSpacing/>
    </w:pPr>
  </w:style>
  <w:style w:type="paragraph" w:styleId="ListBullet2">
    <w:name w:val="List Bullet 2"/>
    <w:basedOn w:val="Normal"/>
    <w:rsid w:val="004D573A"/>
    <w:pPr>
      <w:numPr>
        <w:numId w:val="16"/>
      </w:numPr>
      <w:contextualSpacing/>
    </w:pPr>
  </w:style>
  <w:style w:type="paragraph" w:styleId="ListBullet3">
    <w:name w:val="List Bullet 3"/>
    <w:basedOn w:val="Normal"/>
    <w:rsid w:val="004D573A"/>
    <w:pPr>
      <w:numPr>
        <w:numId w:val="17"/>
      </w:numPr>
      <w:contextualSpacing/>
    </w:pPr>
  </w:style>
  <w:style w:type="paragraph" w:styleId="ListBullet4">
    <w:name w:val="List Bullet 4"/>
    <w:basedOn w:val="Normal"/>
    <w:rsid w:val="004D573A"/>
    <w:pPr>
      <w:numPr>
        <w:numId w:val="18"/>
      </w:numPr>
      <w:contextualSpacing/>
    </w:pPr>
  </w:style>
  <w:style w:type="paragraph" w:styleId="ListNumber">
    <w:name w:val="List Number"/>
    <w:basedOn w:val="Normal"/>
    <w:rsid w:val="004D573A"/>
    <w:pPr>
      <w:numPr>
        <w:numId w:val="20"/>
      </w:numPr>
      <w:contextualSpacing/>
    </w:pPr>
  </w:style>
  <w:style w:type="paragraph" w:styleId="ListNumber2">
    <w:name w:val="List Number 2"/>
    <w:basedOn w:val="Normal"/>
    <w:rsid w:val="004D573A"/>
    <w:pPr>
      <w:numPr>
        <w:numId w:val="21"/>
      </w:numPr>
      <w:contextualSpacing/>
    </w:pPr>
  </w:style>
  <w:style w:type="paragraph" w:styleId="ListNumber3">
    <w:name w:val="List Number 3"/>
    <w:basedOn w:val="Normal"/>
    <w:rsid w:val="004D573A"/>
    <w:pPr>
      <w:numPr>
        <w:numId w:val="22"/>
      </w:numPr>
      <w:contextualSpacing/>
    </w:pPr>
  </w:style>
  <w:style w:type="paragraph" w:styleId="ListNumber4">
    <w:name w:val="List Number 4"/>
    <w:basedOn w:val="Normal"/>
    <w:rsid w:val="004D573A"/>
    <w:pPr>
      <w:numPr>
        <w:numId w:val="23"/>
      </w:numPr>
      <w:contextualSpacing/>
    </w:pPr>
  </w:style>
  <w:style w:type="paragraph" w:styleId="ListNumber5">
    <w:name w:val="List Number 5"/>
    <w:basedOn w:val="Normal"/>
    <w:rsid w:val="004D573A"/>
    <w:pPr>
      <w:numPr>
        <w:numId w:val="24"/>
      </w:numPr>
      <w:contextualSpacing/>
    </w:pPr>
  </w:style>
</w:styles>
</file>

<file path=word/webSettings.xml><?xml version="1.0" encoding="utf-8"?>
<w:webSettings xmlns:r="http://schemas.openxmlformats.org/officeDocument/2006/relationships" xmlns:w="http://schemas.openxmlformats.org/wordprocessingml/2006/main">
  <w:divs>
    <w:div w:id="146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ACAFA-CF30-4012-9B29-EB8DF49E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17</TotalTime>
  <Pages>4</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10895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cp:lastModifiedBy>S.Mizikovsky</cp:lastModifiedBy>
  <cp:revision>5</cp:revision>
  <cp:lastPrinted>2003-09-26T15:29:00Z</cp:lastPrinted>
  <dcterms:created xsi:type="dcterms:W3CDTF">2013-01-10T18:41:00Z</dcterms:created>
  <dcterms:modified xsi:type="dcterms:W3CDTF">2013-01-11T19:54:00Z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-444761709</vt:i4>
  </property>
  <property fmtid="{D5CDD505-2E9C-101B-9397-08002B2CF9AE}" pid="4" name="_EmailSubject">
    <vt:lpwstr>IMSI-IMEI binding </vt:lpwstr>
  </property>
  <property fmtid="{D5CDD505-2E9C-101B-9397-08002B2CF9AE}" pid="5" name="_AuthorEmail">
    <vt:lpwstr>violeta.cakulev@alcatel-lucent.com</vt:lpwstr>
  </property>
  <property fmtid="{D5CDD505-2E9C-101B-9397-08002B2CF9AE}" pid="6" name="_AuthorEmailDisplayName">
    <vt:lpwstr>Cakulev, Violeta (Violeta)</vt:lpwstr>
  </property>
  <property fmtid="{D5CDD505-2E9C-101B-9397-08002B2CF9AE}" pid="7" name="_PreviousAdHocReviewCycleID">
    <vt:i4>-465155716</vt:i4>
  </property>
  <property fmtid="{D5CDD505-2E9C-101B-9397-08002B2CF9AE}" pid="8" name="_ReviewingToolsShownOnce">
    <vt:lpwstr/>
  </property>
</Properties>
</file>